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80C1C" w14:textId="54278B36" w:rsidR="00A870B3" w:rsidRPr="006359B9" w:rsidRDefault="009B48AB" w:rsidP="009B48AB">
      <w:pPr>
        <w:spacing w:line="0" w:lineRule="atLeast"/>
        <w:rPr>
          <w:rFonts w:cs="Arial"/>
          <w:sz w:val="22"/>
        </w:rPr>
      </w:pPr>
      <w:r w:rsidRPr="006359B9">
        <w:rPr>
          <w:rFonts w:cs="Arial"/>
          <w:sz w:val="22"/>
        </w:rPr>
        <w:t xml:space="preserve">Številka: </w:t>
      </w:r>
      <w:r w:rsidR="00954C1C" w:rsidRPr="006359B9">
        <w:rPr>
          <w:sz w:val="22"/>
        </w:rPr>
        <w:t>1.6.3-050-005/2024</w:t>
      </w:r>
    </w:p>
    <w:p w14:paraId="2A369369" w14:textId="76BFC066" w:rsidR="009B48AB" w:rsidRPr="006359B9" w:rsidRDefault="009B48AB" w:rsidP="006F65D1">
      <w:pPr>
        <w:spacing w:line="0" w:lineRule="atLeast"/>
        <w:rPr>
          <w:rFonts w:cs="Arial"/>
          <w:sz w:val="22"/>
        </w:rPr>
      </w:pPr>
      <w:r w:rsidRPr="006359B9">
        <w:rPr>
          <w:rFonts w:cs="Arial"/>
          <w:sz w:val="22"/>
        </w:rPr>
        <w:t xml:space="preserve">Datum: </w:t>
      </w:r>
      <w:r w:rsidR="00E16907" w:rsidRPr="006359B9">
        <w:rPr>
          <w:rFonts w:cs="Arial"/>
          <w:sz w:val="22"/>
        </w:rPr>
        <w:t>2</w:t>
      </w:r>
      <w:r w:rsidR="00143ED1">
        <w:rPr>
          <w:rFonts w:cs="Arial"/>
          <w:sz w:val="22"/>
        </w:rPr>
        <w:t>4</w:t>
      </w:r>
      <w:r w:rsidR="00E16907" w:rsidRPr="006359B9">
        <w:rPr>
          <w:rFonts w:cs="Arial"/>
          <w:sz w:val="22"/>
        </w:rPr>
        <w:t>.05.2024</w:t>
      </w: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77777777"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30361964"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w:t>
      </w:r>
      <w:r w:rsidR="006F65D1">
        <w:rPr>
          <w:rFonts w:cs="Arial"/>
          <w:sz w:val="24"/>
          <w:szCs w:val="24"/>
        </w:rPr>
        <w:t>blago</w:t>
      </w:r>
      <w:r>
        <w:rPr>
          <w:rFonts w:cs="Arial"/>
          <w:sz w:val="24"/>
          <w:szCs w:val="24"/>
        </w:rPr>
        <w:t>:</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27102ACA" w:rsidR="009B48AB" w:rsidRPr="001E53E8" w:rsidRDefault="009B48AB" w:rsidP="009B48AB">
      <w:pPr>
        <w:spacing w:line="0" w:lineRule="atLeast"/>
        <w:jc w:val="center"/>
        <w:rPr>
          <w:rFonts w:cs="Arial"/>
          <w:b/>
          <w:sz w:val="28"/>
          <w:szCs w:val="28"/>
        </w:rPr>
      </w:pPr>
      <w:r w:rsidRPr="009F16F0">
        <w:rPr>
          <w:rFonts w:cs="Arial"/>
          <w:b/>
          <w:sz w:val="28"/>
          <w:szCs w:val="28"/>
        </w:rPr>
        <w:t>»</w:t>
      </w:r>
      <w:r w:rsidR="006F65D1">
        <w:rPr>
          <w:rFonts w:cs="Arial"/>
          <w:b/>
          <w:sz w:val="28"/>
          <w:szCs w:val="28"/>
        </w:rPr>
        <w:t>Nakup in dobava službenih vozil</w:t>
      </w:r>
      <w:r w:rsidR="001E53E8" w:rsidRPr="001E53E8">
        <w:rPr>
          <w:rFonts w:cs="Arial"/>
          <w:b/>
          <w:sz w:val="28"/>
          <w:szCs w:val="28"/>
        </w:rPr>
        <w:t>«</w:t>
      </w:r>
    </w:p>
    <w:p w14:paraId="1E29935E" w14:textId="3EFA9BCA"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6F65D1">
        <w:rPr>
          <w:rFonts w:cs="Arial"/>
          <w:b/>
          <w:sz w:val="28"/>
          <w:szCs w:val="28"/>
        </w:rPr>
        <w:t xml:space="preserve">AVT </w:t>
      </w:r>
      <w:r w:rsidRPr="009F16F0">
        <w:rPr>
          <w:rFonts w:cs="Arial"/>
          <w:b/>
          <w:sz w:val="28"/>
          <w:szCs w:val="28"/>
        </w:rPr>
        <w:t>202</w:t>
      </w:r>
      <w:r w:rsidR="00A870B3">
        <w:rPr>
          <w:rFonts w:cs="Arial"/>
          <w:b/>
          <w:sz w:val="28"/>
          <w:szCs w:val="28"/>
        </w:rPr>
        <w:t>4</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05BEFC5C"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A870B3">
        <w:rPr>
          <w:rFonts w:cs="Arial"/>
          <w:sz w:val="24"/>
          <w:szCs w:val="24"/>
        </w:rPr>
        <w:t xml:space="preserve">maj </w:t>
      </w:r>
      <w:r w:rsidR="009B48AB" w:rsidRPr="00612A99">
        <w:rPr>
          <w:rFonts w:cs="Arial"/>
          <w:sz w:val="24"/>
          <w:szCs w:val="24"/>
        </w:rPr>
        <w:t>202</w:t>
      </w:r>
      <w:r w:rsidR="00A870B3">
        <w:rPr>
          <w:rFonts w:cs="Arial"/>
          <w:sz w:val="24"/>
          <w:szCs w:val="24"/>
        </w:rPr>
        <w:t>4</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lastRenderedPageBreak/>
        <w:t>VSEBINA:</w:t>
      </w:r>
    </w:p>
    <w:p w14:paraId="38D2FA18" w14:textId="77777777" w:rsidR="00A2234F" w:rsidRDefault="00A2234F" w:rsidP="0077559D">
      <w:pPr>
        <w:rPr>
          <w:rFonts w:cs="Arial"/>
          <w:sz w:val="22"/>
        </w:rPr>
      </w:pPr>
    </w:p>
    <w:p w14:paraId="49D5574A" w14:textId="4A47A007" w:rsidR="0077559D" w:rsidRPr="00742A98" w:rsidRDefault="0077559D" w:rsidP="0077559D">
      <w:pPr>
        <w:rPr>
          <w:rFonts w:cs="Arial"/>
          <w:sz w:val="22"/>
        </w:rPr>
      </w:pPr>
      <w:r w:rsidRPr="00742A98">
        <w:rPr>
          <w:rFonts w:cs="Arial"/>
          <w:sz w:val="22"/>
        </w:rPr>
        <w:t xml:space="preserve">Razpisno dokumentacijo sestavljajo: </w:t>
      </w:r>
    </w:p>
    <w:p w14:paraId="18828B5A" w14:textId="77777777" w:rsidR="001D6D1B" w:rsidRPr="00742A98" w:rsidRDefault="001D6D1B" w:rsidP="0077559D">
      <w:pPr>
        <w:rPr>
          <w:rFonts w:cs="Arial"/>
          <w:sz w:val="22"/>
        </w:rPr>
      </w:pPr>
    </w:p>
    <w:p w14:paraId="1811F914" w14:textId="77777777" w:rsidR="00765E07" w:rsidRPr="00742A98" w:rsidRDefault="000F0CA5" w:rsidP="004441CF">
      <w:pPr>
        <w:pStyle w:val="Odstavekseznama"/>
        <w:numPr>
          <w:ilvl w:val="0"/>
          <w:numId w:val="4"/>
        </w:numPr>
        <w:ind w:left="426"/>
        <w:rPr>
          <w:rFonts w:cs="Arial"/>
          <w:sz w:val="22"/>
        </w:rPr>
      </w:pPr>
      <w:r w:rsidRPr="00742A98">
        <w:rPr>
          <w:rFonts w:cs="Arial"/>
          <w:sz w:val="22"/>
        </w:rPr>
        <w:t>N</w:t>
      </w:r>
      <w:r w:rsidR="0077559D" w:rsidRPr="00742A98">
        <w:rPr>
          <w:rFonts w:cs="Arial"/>
          <w:sz w:val="22"/>
        </w:rPr>
        <w:t>avodila ponudnikom</w:t>
      </w:r>
    </w:p>
    <w:p w14:paraId="2A22C4AD" w14:textId="594CF813" w:rsidR="00635BA0" w:rsidRPr="00742A98" w:rsidRDefault="000C14C1" w:rsidP="004441CF">
      <w:pPr>
        <w:pStyle w:val="Odstavekseznama"/>
        <w:numPr>
          <w:ilvl w:val="0"/>
          <w:numId w:val="4"/>
        </w:numPr>
        <w:ind w:left="426"/>
        <w:rPr>
          <w:rFonts w:cs="Arial"/>
          <w:sz w:val="22"/>
        </w:rPr>
      </w:pPr>
      <w:r>
        <w:rPr>
          <w:rFonts w:cs="Arial"/>
          <w:sz w:val="22"/>
        </w:rPr>
        <w:t>Tehnične specifikacije</w:t>
      </w:r>
      <w:r w:rsidR="000F0CA5" w:rsidRPr="00742A98">
        <w:rPr>
          <w:rFonts w:cs="Arial"/>
          <w:sz w:val="22"/>
        </w:rPr>
        <w:t xml:space="preserve"> </w:t>
      </w:r>
    </w:p>
    <w:p w14:paraId="147EB043" w14:textId="429169CE" w:rsidR="00D71B70" w:rsidRPr="00742A98" w:rsidRDefault="000F0CA5" w:rsidP="00096150">
      <w:pPr>
        <w:pStyle w:val="Odstavekseznama"/>
        <w:numPr>
          <w:ilvl w:val="0"/>
          <w:numId w:val="4"/>
        </w:numPr>
        <w:ind w:left="426"/>
        <w:rPr>
          <w:rFonts w:cs="Arial"/>
          <w:sz w:val="22"/>
        </w:rPr>
      </w:pPr>
      <w:r w:rsidRPr="00742A98">
        <w:rPr>
          <w:rFonts w:cs="Arial"/>
          <w:sz w:val="22"/>
        </w:rPr>
        <w:t xml:space="preserve">Obrazec </w:t>
      </w:r>
      <w:r w:rsidR="00D90AAA" w:rsidRPr="00742A98">
        <w:rPr>
          <w:rFonts w:cs="Arial"/>
          <w:sz w:val="22"/>
        </w:rPr>
        <w:t xml:space="preserve">Predračun </w:t>
      </w:r>
      <w:r w:rsidR="00D71B70" w:rsidRPr="00742A98">
        <w:rPr>
          <w:rFonts w:cs="Arial"/>
          <w:sz w:val="22"/>
        </w:rPr>
        <w:t>(Word)</w:t>
      </w:r>
    </w:p>
    <w:p w14:paraId="27F2C730" w14:textId="3D69960F" w:rsidR="003132C5" w:rsidRPr="00742A98" w:rsidRDefault="003132C5" w:rsidP="004441CF">
      <w:pPr>
        <w:pStyle w:val="Odstavekseznama"/>
        <w:numPr>
          <w:ilvl w:val="0"/>
          <w:numId w:val="4"/>
        </w:numPr>
        <w:ind w:left="426"/>
        <w:rPr>
          <w:rFonts w:cs="Arial"/>
          <w:sz w:val="22"/>
        </w:rPr>
      </w:pPr>
      <w:r w:rsidRPr="00742A98">
        <w:rPr>
          <w:rFonts w:cs="Arial"/>
          <w:sz w:val="22"/>
        </w:rPr>
        <w:t>Obrazec Ponudba</w:t>
      </w:r>
    </w:p>
    <w:p w14:paraId="35AD5DBF" w14:textId="6693C0CD" w:rsidR="003132C5" w:rsidRPr="00742A98" w:rsidRDefault="003132C5" w:rsidP="003132C5">
      <w:pPr>
        <w:pStyle w:val="Odstavekseznama"/>
        <w:numPr>
          <w:ilvl w:val="0"/>
          <w:numId w:val="4"/>
        </w:numPr>
        <w:ind w:left="426"/>
        <w:rPr>
          <w:rFonts w:cs="Arial"/>
          <w:sz w:val="22"/>
        </w:rPr>
      </w:pPr>
      <w:r w:rsidRPr="00742A98">
        <w:rPr>
          <w:rFonts w:cs="Arial"/>
          <w:sz w:val="22"/>
        </w:rPr>
        <w:t xml:space="preserve">Obrazec Podatki in izjava podizvajalca (v primeru, če ponudnik nastopa s podizvajalci) </w:t>
      </w:r>
    </w:p>
    <w:p w14:paraId="6A2E76AE" w14:textId="7E88AF7B" w:rsidR="00883B4F" w:rsidRPr="00742A98" w:rsidRDefault="000C14C1" w:rsidP="004F674F">
      <w:pPr>
        <w:pStyle w:val="Odstavekseznama"/>
        <w:numPr>
          <w:ilvl w:val="0"/>
          <w:numId w:val="4"/>
        </w:numPr>
        <w:spacing w:line="0" w:lineRule="atLeast"/>
        <w:ind w:left="426"/>
        <w:rPr>
          <w:rFonts w:cs="Arial"/>
          <w:sz w:val="22"/>
        </w:rPr>
      </w:pPr>
      <w:r>
        <w:rPr>
          <w:rFonts w:cs="Arial"/>
          <w:sz w:val="22"/>
        </w:rPr>
        <w:t>Obrazec ESPD</w:t>
      </w:r>
      <w:r w:rsidR="001E364E" w:rsidRPr="00742A98">
        <w:rPr>
          <w:rFonts w:cs="Arial"/>
          <w:sz w:val="22"/>
        </w:rPr>
        <w:t xml:space="preserve"> </w:t>
      </w:r>
    </w:p>
    <w:p w14:paraId="7E409DED" w14:textId="1AB9EFBA" w:rsidR="008D2D38" w:rsidRPr="00742A98" w:rsidRDefault="008D2D38" w:rsidP="004F674F">
      <w:pPr>
        <w:pStyle w:val="Odstavekseznama"/>
        <w:numPr>
          <w:ilvl w:val="0"/>
          <w:numId w:val="4"/>
        </w:numPr>
        <w:spacing w:line="0" w:lineRule="atLeast"/>
        <w:ind w:left="426"/>
        <w:rPr>
          <w:rFonts w:cs="Arial"/>
          <w:sz w:val="22"/>
        </w:rPr>
      </w:pPr>
      <w:r w:rsidRPr="00742A98">
        <w:rPr>
          <w:rFonts w:cs="Arial"/>
          <w:sz w:val="22"/>
        </w:rPr>
        <w:t>Obrazec Izjava o lastniški strukturi gospodarskega subjekta</w:t>
      </w:r>
    </w:p>
    <w:p w14:paraId="463B7EF8" w14:textId="37CE0643" w:rsidR="00D71B70" w:rsidRPr="00F2369B" w:rsidRDefault="000F0CA5" w:rsidP="00096150">
      <w:pPr>
        <w:pStyle w:val="Odstavekseznama"/>
        <w:numPr>
          <w:ilvl w:val="0"/>
          <w:numId w:val="4"/>
        </w:numPr>
        <w:ind w:left="426"/>
        <w:rPr>
          <w:rFonts w:cs="Arial"/>
          <w:sz w:val="22"/>
        </w:rPr>
      </w:pPr>
      <w:r w:rsidRPr="00F2369B">
        <w:rPr>
          <w:rFonts w:cs="Arial"/>
          <w:sz w:val="22"/>
        </w:rPr>
        <w:t>Vzorec finančnega zavarovanja za dobro izvedbo pog</w:t>
      </w:r>
      <w:r w:rsidR="0077559D" w:rsidRPr="00F2369B">
        <w:rPr>
          <w:rFonts w:cs="Arial"/>
          <w:sz w:val="22"/>
        </w:rPr>
        <w:t>odbenih obveznosti</w:t>
      </w:r>
    </w:p>
    <w:p w14:paraId="11C6A63B" w14:textId="592B7429" w:rsidR="00990C82" w:rsidRPr="00F2369B" w:rsidRDefault="00AF2062" w:rsidP="002A4149">
      <w:pPr>
        <w:pStyle w:val="Odstavekseznama"/>
        <w:numPr>
          <w:ilvl w:val="0"/>
          <w:numId w:val="4"/>
        </w:numPr>
        <w:ind w:left="426"/>
        <w:rPr>
          <w:rFonts w:cs="Arial"/>
          <w:sz w:val="22"/>
        </w:rPr>
      </w:pPr>
      <w:r w:rsidRPr="00F2369B">
        <w:rPr>
          <w:rFonts w:cs="Arial"/>
          <w:sz w:val="22"/>
        </w:rPr>
        <w:t>V</w:t>
      </w:r>
      <w:r w:rsidR="003132C5" w:rsidRPr="00F2369B">
        <w:rPr>
          <w:rFonts w:cs="Arial"/>
          <w:sz w:val="22"/>
        </w:rPr>
        <w:t>zorec</w:t>
      </w:r>
      <w:r w:rsidR="005F29EE" w:rsidRPr="00F2369B">
        <w:rPr>
          <w:rFonts w:cs="Arial"/>
          <w:sz w:val="22"/>
        </w:rPr>
        <w:t xml:space="preserve"> </w:t>
      </w:r>
      <w:r w:rsidR="002B0591" w:rsidRPr="00F2369B">
        <w:rPr>
          <w:rFonts w:cs="Arial"/>
          <w:sz w:val="22"/>
        </w:rPr>
        <w:t xml:space="preserve">Pogodbe </w:t>
      </w:r>
      <w:r w:rsidR="00FC00DC" w:rsidRPr="00F2369B">
        <w:rPr>
          <w:rFonts w:cs="Arial"/>
          <w:sz w:val="22"/>
        </w:rPr>
        <w:t>št</w:t>
      </w:r>
      <w:r w:rsidR="00C8084F" w:rsidRPr="00F2369B">
        <w:rPr>
          <w:rFonts w:cs="Arial"/>
          <w:sz w:val="22"/>
        </w:rPr>
        <w:t>.</w:t>
      </w:r>
      <w:r w:rsidR="000605FE" w:rsidRPr="00F2369B">
        <w:rPr>
          <w:rFonts w:cs="Arial"/>
          <w:sz w:val="22"/>
        </w:rPr>
        <w:t xml:space="preserve"> AVT 202</w:t>
      </w:r>
      <w:r w:rsidR="00A870B3">
        <w:rPr>
          <w:rFonts w:cs="Arial"/>
          <w:sz w:val="22"/>
        </w:rPr>
        <w:t>4</w:t>
      </w:r>
      <w:r w:rsidR="00F2369B" w:rsidRPr="00F2369B">
        <w:rPr>
          <w:rFonts w:cs="Arial"/>
          <w:sz w:val="22"/>
        </w:rPr>
        <w:t>.</w:t>
      </w:r>
    </w:p>
    <w:p w14:paraId="529D298B" w14:textId="557B22AF" w:rsidR="00F2369B" w:rsidRDefault="00F2369B" w:rsidP="00F2369B">
      <w:pPr>
        <w:rPr>
          <w:rFonts w:cs="Arial"/>
          <w:color w:val="FF0000"/>
          <w:sz w:val="22"/>
        </w:rPr>
      </w:pPr>
    </w:p>
    <w:p w14:paraId="6FEE64CB" w14:textId="279DBC0E" w:rsidR="00F2369B" w:rsidRDefault="00F2369B" w:rsidP="00F2369B">
      <w:pPr>
        <w:rPr>
          <w:rFonts w:cs="Arial"/>
          <w:color w:val="FF0000"/>
          <w:sz w:val="22"/>
        </w:rPr>
      </w:pPr>
    </w:p>
    <w:p w14:paraId="694425BF" w14:textId="76690738" w:rsidR="00F2369B" w:rsidRDefault="00F2369B" w:rsidP="00F2369B">
      <w:pPr>
        <w:rPr>
          <w:rFonts w:cs="Arial"/>
          <w:color w:val="FF0000"/>
          <w:sz w:val="22"/>
        </w:rPr>
      </w:pPr>
    </w:p>
    <w:p w14:paraId="3646F2B2" w14:textId="5AD95A2C" w:rsidR="00F2369B" w:rsidRDefault="00F2369B" w:rsidP="00F2369B">
      <w:pPr>
        <w:rPr>
          <w:rFonts w:cs="Arial"/>
          <w:color w:val="FF0000"/>
          <w:sz w:val="22"/>
        </w:rPr>
      </w:pPr>
    </w:p>
    <w:p w14:paraId="5F653D13" w14:textId="49E4DBBE" w:rsidR="00F2369B" w:rsidRDefault="00F2369B" w:rsidP="00F2369B">
      <w:pPr>
        <w:rPr>
          <w:rFonts w:cs="Arial"/>
          <w:color w:val="FF0000"/>
          <w:sz w:val="22"/>
        </w:rPr>
      </w:pPr>
    </w:p>
    <w:p w14:paraId="6BCED9B1" w14:textId="79825B0D" w:rsidR="00F2369B" w:rsidRDefault="00F2369B" w:rsidP="00F2369B">
      <w:pPr>
        <w:rPr>
          <w:rFonts w:cs="Arial"/>
          <w:color w:val="FF0000"/>
          <w:sz w:val="22"/>
        </w:rPr>
      </w:pPr>
    </w:p>
    <w:p w14:paraId="18EBF664" w14:textId="2F5806C3" w:rsidR="00F2369B" w:rsidRDefault="00F2369B" w:rsidP="00F2369B">
      <w:pPr>
        <w:rPr>
          <w:rFonts w:cs="Arial"/>
          <w:color w:val="FF0000"/>
          <w:sz w:val="22"/>
        </w:rPr>
      </w:pPr>
    </w:p>
    <w:p w14:paraId="5F0835AA" w14:textId="58FF97E4" w:rsidR="00F2369B" w:rsidRDefault="00F2369B" w:rsidP="00F2369B">
      <w:pPr>
        <w:rPr>
          <w:rFonts w:cs="Arial"/>
          <w:color w:val="FF0000"/>
          <w:sz w:val="22"/>
        </w:rPr>
      </w:pPr>
    </w:p>
    <w:p w14:paraId="6072FD90" w14:textId="36766131" w:rsidR="00F2369B" w:rsidRDefault="00F2369B" w:rsidP="00F2369B">
      <w:pPr>
        <w:rPr>
          <w:rFonts w:cs="Arial"/>
          <w:color w:val="FF0000"/>
          <w:sz w:val="22"/>
        </w:rPr>
      </w:pPr>
    </w:p>
    <w:p w14:paraId="767B7382" w14:textId="790B32D7" w:rsidR="00F2369B" w:rsidRDefault="00F2369B" w:rsidP="00F2369B">
      <w:pPr>
        <w:rPr>
          <w:rFonts w:cs="Arial"/>
          <w:color w:val="FF0000"/>
          <w:sz w:val="22"/>
        </w:rPr>
      </w:pPr>
    </w:p>
    <w:p w14:paraId="3DAA629C" w14:textId="4C95C1EE" w:rsidR="00F2369B" w:rsidRDefault="00F2369B" w:rsidP="00F2369B">
      <w:pPr>
        <w:rPr>
          <w:rFonts w:cs="Arial"/>
          <w:color w:val="FF0000"/>
          <w:sz w:val="22"/>
        </w:rPr>
      </w:pPr>
    </w:p>
    <w:p w14:paraId="283D9756" w14:textId="5DE389D8" w:rsidR="00F2369B" w:rsidRDefault="00F2369B" w:rsidP="00F2369B">
      <w:pPr>
        <w:rPr>
          <w:rFonts w:cs="Arial"/>
          <w:color w:val="FF0000"/>
          <w:sz w:val="22"/>
        </w:rPr>
      </w:pPr>
    </w:p>
    <w:p w14:paraId="7D2C07DF" w14:textId="1D36DF23" w:rsidR="00F2369B" w:rsidRDefault="00F2369B" w:rsidP="00F2369B">
      <w:pPr>
        <w:rPr>
          <w:rFonts w:cs="Arial"/>
          <w:color w:val="FF0000"/>
          <w:sz w:val="22"/>
        </w:rPr>
      </w:pPr>
    </w:p>
    <w:p w14:paraId="5D1B158F" w14:textId="7316F29A" w:rsidR="00F2369B" w:rsidRDefault="00F2369B" w:rsidP="00F2369B">
      <w:pPr>
        <w:rPr>
          <w:rFonts w:cs="Arial"/>
          <w:color w:val="FF0000"/>
          <w:sz w:val="22"/>
        </w:rPr>
      </w:pPr>
    </w:p>
    <w:p w14:paraId="5265EE1D" w14:textId="2B6CA53B" w:rsidR="00F2369B" w:rsidRDefault="00F2369B" w:rsidP="00F2369B">
      <w:pPr>
        <w:rPr>
          <w:rFonts w:cs="Arial"/>
          <w:color w:val="FF0000"/>
          <w:sz w:val="22"/>
        </w:rPr>
      </w:pPr>
    </w:p>
    <w:p w14:paraId="020B81FC" w14:textId="0E8640D8" w:rsidR="00F2369B" w:rsidRDefault="00F2369B" w:rsidP="00F2369B">
      <w:pPr>
        <w:rPr>
          <w:rFonts w:cs="Arial"/>
          <w:color w:val="FF0000"/>
          <w:sz w:val="22"/>
        </w:rPr>
      </w:pPr>
    </w:p>
    <w:p w14:paraId="4F725CF6" w14:textId="71652693" w:rsidR="00F2369B" w:rsidRDefault="00F2369B" w:rsidP="00F2369B">
      <w:pPr>
        <w:rPr>
          <w:rFonts w:cs="Arial"/>
          <w:color w:val="FF0000"/>
          <w:sz w:val="22"/>
        </w:rPr>
      </w:pPr>
    </w:p>
    <w:p w14:paraId="5085D41B" w14:textId="3926EFA5" w:rsidR="00F2369B" w:rsidRDefault="00F2369B" w:rsidP="00F2369B">
      <w:pPr>
        <w:rPr>
          <w:rFonts w:cs="Arial"/>
          <w:color w:val="FF0000"/>
          <w:sz w:val="22"/>
        </w:rPr>
      </w:pPr>
    </w:p>
    <w:p w14:paraId="25C44CA2" w14:textId="76BCA576" w:rsidR="00F2369B" w:rsidRDefault="00F2369B" w:rsidP="00F2369B">
      <w:pPr>
        <w:rPr>
          <w:rFonts w:cs="Arial"/>
          <w:color w:val="FF0000"/>
          <w:sz w:val="22"/>
        </w:rPr>
      </w:pPr>
    </w:p>
    <w:p w14:paraId="3E248C10" w14:textId="1B1E26BE" w:rsidR="00F2369B" w:rsidRDefault="00F2369B" w:rsidP="00F2369B">
      <w:pPr>
        <w:rPr>
          <w:rFonts w:cs="Arial"/>
          <w:color w:val="FF0000"/>
          <w:sz w:val="22"/>
        </w:rPr>
      </w:pPr>
    </w:p>
    <w:p w14:paraId="6EC11432" w14:textId="0030C5D1" w:rsidR="00F2369B" w:rsidRDefault="00F2369B" w:rsidP="00F2369B">
      <w:pPr>
        <w:rPr>
          <w:rFonts w:cs="Arial"/>
          <w:color w:val="FF0000"/>
          <w:sz w:val="22"/>
        </w:rPr>
      </w:pPr>
    </w:p>
    <w:p w14:paraId="6A219BF2" w14:textId="26687586" w:rsidR="00F2369B" w:rsidRDefault="00F2369B" w:rsidP="00F2369B">
      <w:pPr>
        <w:rPr>
          <w:rFonts w:cs="Arial"/>
          <w:color w:val="FF0000"/>
          <w:sz w:val="22"/>
        </w:rPr>
      </w:pPr>
    </w:p>
    <w:p w14:paraId="1071590B" w14:textId="6771B9C9" w:rsidR="00F2369B" w:rsidRDefault="00F2369B" w:rsidP="00F2369B">
      <w:pPr>
        <w:rPr>
          <w:rFonts w:cs="Arial"/>
          <w:color w:val="FF0000"/>
          <w:sz w:val="22"/>
        </w:rPr>
      </w:pPr>
    </w:p>
    <w:p w14:paraId="10F1361B" w14:textId="10B5545F" w:rsidR="00F2369B" w:rsidRDefault="00F2369B" w:rsidP="00F2369B">
      <w:pPr>
        <w:rPr>
          <w:rFonts w:cs="Arial"/>
          <w:color w:val="FF0000"/>
          <w:sz w:val="22"/>
        </w:rPr>
      </w:pPr>
    </w:p>
    <w:p w14:paraId="17727A95" w14:textId="1DD57734" w:rsidR="00F2369B" w:rsidRDefault="00F2369B" w:rsidP="00F2369B">
      <w:pPr>
        <w:rPr>
          <w:rFonts w:cs="Arial"/>
          <w:color w:val="FF0000"/>
          <w:sz w:val="22"/>
        </w:rPr>
      </w:pPr>
    </w:p>
    <w:p w14:paraId="214ACDE6" w14:textId="4DC9B962" w:rsidR="00F2369B" w:rsidRDefault="00F2369B" w:rsidP="00F2369B">
      <w:pPr>
        <w:rPr>
          <w:rFonts w:cs="Arial"/>
          <w:color w:val="FF0000"/>
          <w:sz w:val="22"/>
        </w:rPr>
      </w:pPr>
    </w:p>
    <w:p w14:paraId="4ED9D3B8" w14:textId="159C21FF" w:rsidR="00F2369B" w:rsidRDefault="00F2369B" w:rsidP="00F2369B">
      <w:pPr>
        <w:rPr>
          <w:rFonts w:cs="Arial"/>
          <w:color w:val="FF0000"/>
          <w:sz w:val="22"/>
        </w:rPr>
      </w:pPr>
    </w:p>
    <w:p w14:paraId="21D0F98C" w14:textId="69023564" w:rsidR="00F2369B" w:rsidRDefault="00F2369B" w:rsidP="00F2369B">
      <w:pPr>
        <w:rPr>
          <w:rFonts w:cs="Arial"/>
          <w:color w:val="FF0000"/>
          <w:sz w:val="22"/>
        </w:rPr>
      </w:pPr>
    </w:p>
    <w:p w14:paraId="14C72CC0" w14:textId="77777777" w:rsidR="00F2369B" w:rsidRPr="00F2369B" w:rsidRDefault="00F2369B" w:rsidP="00F2369B">
      <w:pPr>
        <w:rPr>
          <w:rFonts w:cs="Arial"/>
          <w:color w:val="FF0000"/>
          <w:sz w:val="22"/>
        </w:rPr>
      </w:pP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518C9D25" w14:textId="77777777" w:rsidR="00F2369B" w:rsidRDefault="00F2369B" w:rsidP="00152883">
      <w:pPr>
        <w:jc w:val="center"/>
        <w:rPr>
          <w:rFonts w:cs="Arial"/>
          <w:b/>
          <w:sz w:val="36"/>
          <w:szCs w:val="36"/>
        </w:rPr>
      </w:pPr>
    </w:p>
    <w:p w14:paraId="2902D013" w14:textId="77777777" w:rsidR="00F2369B" w:rsidRDefault="00F2369B" w:rsidP="00152883">
      <w:pPr>
        <w:jc w:val="center"/>
        <w:rPr>
          <w:rFonts w:cs="Arial"/>
          <w:b/>
          <w:sz w:val="36"/>
          <w:szCs w:val="36"/>
        </w:rPr>
      </w:pPr>
    </w:p>
    <w:p w14:paraId="3AC667EE" w14:textId="77777777" w:rsidR="00F2369B" w:rsidRDefault="00F2369B" w:rsidP="00152883">
      <w:pPr>
        <w:jc w:val="center"/>
        <w:rPr>
          <w:rFonts w:cs="Arial"/>
          <w:b/>
          <w:sz w:val="36"/>
          <w:szCs w:val="36"/>
        </w:rPr>
      </w:pPr>
    </w:p>
    <w:p w14:paraId="2645041D" w14:textId="77777777" w:rsidR="00F2369B" w:rsidRDefault="00F2369B" w:rsidP="00152883">
      <w:pPr>
        <w:jc w:val="center"/>
        <w:rPr>
          <w:rFonts w:cs="Arial"/>
          <w:b/>
          <w:sz w:val="36"/>
          <w:szCs w:val="36"/>
        </w:rPr>
      </w:pPr>
    </w:p>
    <w:p w14:paraId="78E20E71" w14:textId="77777777" w:rsidR="00F2369B" w:rsidRDefault="00F2369B" w:rsidP="00152883">
      <w:pPr>
        <w:jc w:val="center"/>
        <w:rPr>
          <w:rFonts w:cs="Arial"/>
          <w:b/>
          <w:sz w:val="36"/>
          <w:szCs w:val="36"/>
        </w:rPr>
      </w:pPr>
    </w:p>
    <w:p w14:paraId="2585A8E6" w14:textId="77777777" w:rsidR="00F2369B" w:rsidRDefault="00F2369B" w:rsidP="00152883">
      <w:pPr>
        <w:jc w:val="center"/>
        <w:rPr>
          <w:rFonts w:cs="Arial"/>
          <w:b/>
          <w:sz w:val="36"/>
          <w:szCs w:val="36"/>
        </w:rPr>
      </w:pPr>
    </w:p>
    <w:p w14:paraId="7809DA60" w14:textId="77777777" w:rsidR="00F2369B" w:rsidRDefault="00F2369B" w:rsidP="00152883">
      <w:pPr>
        <w:jc w:val="center"/>
        <w:rPr>
          <w:rFonts w:cs="Arial"/>
          <w:b/>
          <w:sz w:val="36"/>
          <w:szCs w:val="36"/>
        </w:rPr>
      </w:pPr>
    </w:p>
    <w:p w14:paraId="2EAB25E0" w14:textId="77777777" w:rsidR="00F2369B" w:rsidRDefault="00F2369B" w:rsidP="00152883">
      <w:pPr>
        <w:jc w:val="center"/>
        <w:rPr>
          <w:rFonts w:cs="Arial"/>
          <w:b/>
          <w:sz w:val="36"/>
          <w:szCs w:val="36"/>
        </w:rPr>
      </w:pPr>
    </w:p>
    <w:p w14:paraId="774BA9BF" w14:textId="77777777" w:rsidR="00F2369B" w:rsidRDefault="00F2369B" w:rsidP="00152883">
      <w:pPr>
        <w:jc w:val="center"/>
        <w:rPr>
          <w:rFonts w:cs="Arial"/>
          <w:b/>
          <w:sz w:val="36"/>
          <w:szCs w:val="36"/>
        </w:rPr>
      </w:pPr>
    </w:p>
    <w:p w14:paraId="424E3A85" w14:textId="77777777" w:rsidR="00F2369B" w:rsidRDefault="00F2369B" w:rsidP="00152883">
      <w:pPr>
        <w:jc w:val="center"/>
        <w:rPr>
          <w:rFonts w:cs="Arial"/>
          <w:b/>
          <w:sz w:val="36"/>
          <w:szCs w:val="36"/>
        </w:rPr>
      </w:pPr>
    </w:p>
    <w:p w14:paraId="68427536" w14:textId="77777777" w:rsidR="00F2369B" w:rsidRDefault="00F2369B" w:rsidP="00152883">
      <w:pPr>
        <w:jc w:val="center"/>
        <w:rPr>
          <w:rFonts w:cs="Arial"/>
          <w:b/>
          <w:sz w:val="36"/>
          <w:szCs w:val="36"/>
        </w:rPr>
      </w:pPr>
    </w:p>
    <w:p w14:paraId="4989B093" w14:textId="77777777" w:rsidR="00F2369B" w:rsidRDefault="00F2369B" w:rsidP="00152883">
      <w:pPr>
        <w:jc w:val="center"/>
        <w:rPr>
          <w:rFonts w:cs="Arial"/>
          <w:b/>
          <w:sz w:val="36"/>
          <w:szCs w:val="36"/>
        </w:rPr>
      </w:pPr>
    </w:p>
    <w:p w14:paraId="48A68239" w14:textId="5897905A"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1773A3D8" w14:textId="1D0F3C1B" w:rsidR="00033FA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40214002" w:history="1">
        <w:r w:rsidR="00033FA9" w:rsidRPr="003D2063">
          <w:rPr>
            <w:rStyle w:val="Hiperpovezava"/>
            <w:rFonts w:cs="Arial"/>
            <w:noProof/>
          </w:rPr>
          <w:t>1.</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NAROČNIK</w:t>
        </w:r>
        <w:r w:rsidR="00033FA9">
          <w:rPr>
            <w:noProof/>
            <w:webHidden/>
          </w:rPr>
          <w:tab/>
        </w:r>
        <w:r w:rsidR="00033FA9">
          <w:rPr>
            <w:noProof/>
            <w:webHidden/>
          </w:rPr>
          <w:fldChar w:fldCharType="begin"/>
        </w:r>
        <w:r w:rsidR="00033FA9">
          <w:rPr>
            <w:noProof/>
            <w:webHidden/>
          </w:rPr>
          <w:instrText xml:space="preserve"> PAGEREF _Toc140214002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4A614772" w14:textId="4C84EDA9"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3" w:history="1">
        <w:r w:rsidR="00033FA9" w:rsidRPr="003D2063">
          <w:rPr>
            <w:rStyle w:val="Hiperpovezava"/>
            <w:rFonts w:cs="Arial"/>
            <w:noProof/>
          </w:rPr>
          <w:t>2.</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OZNAKA IN PREDMET JAVNEGA NAROČILA</w:t>
        </w:r>
        <w:r w:rsidR="00033FA9">
          <w:rPr>
            <w:noProof/>
            <w:webHidden/>
          </w:rPr>
          <w:tab/>
        </w:r>
        <w:r w:rsidR="00033FA9">
          <w:rPr>
            <w:noProof/>
            <w:webHidden/>
          </w:rPr>
          <w:fldChar w:fldCharType="begin"/>
        </w:r>
        <w:r w:rsidR="00033FA9">
          <w:rPr>
            <w:noProof/>
            <w:webHidden/>
          </w:rPr>
          <w:instrText xml:space="preserve"> PAGEREF _Toc140214003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10FEC02D" w14:textId="1A3D2DB8"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4" w:history="1">
        <w:r w:rsidR="00033FA9" w:rsidRPr="003D2063">
          <w:rPr>
            <w:rStyle w:val="Hiperpovezava"/>
            <w:rFonts w:cs="Arial"/>
            <w:noProof/>
          </w:rPr>
          <w:t>3.</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NAČIN ODDAJE JAVNEGA NAROČILA</w:t>
        </w:r>
        <w:r w:rsidR="00033FA9">
          <w:rPr>
            <w:noProof/>
            <w:webHidden/>
          </w:rPr>
          <w:tab/>
        </w:r>
        <w:r w:rsidR="00033FA9">
          <w:rPr>
            <w:noProof/>
            <w:webHidden/>
          </w:rPr>
          <w:fldChar w:fldCharType="begin"/>
        </w:r>
        <w:r w:rsidR="00033FA9">
          <w:rPr>
            <w:noProof/>
            <w:webHidden/>
          </w:rPr>
          <w:instrText xml:space="preserve"> PAGEREF _Toc140214004 \h </w:instrText>
        </w:r>
        <w:r w:rsidR="00033FA9">
          <w:rPr>
            <w:noProof/>
            <w:webHidden/>
          </w:rPr>
        </w:r>
        <w:r w:rsidR="00033FA9">
          <w:rPr>
            <w:noProof/>
            <w:webHidden/>
          </w:rPr>
          <w:fldChar w:fldCharType="separate"/>
        </w:r>
        <w:r w:rsidR="00033FA9">
          <w:rPr>
            <w:noProof/>
            <w:webHidden/>
          </w:rPr>
          <w:t>5</w:t>
        </w:r>
        <w:r w:rsidR="00033FA9">
          <w:rPr>
            <w:noProof/>
            <w:webHidden/>
          </w:rPr>
          <w:fldChar w:fldCharType="end"/>
        </w:r>
      </w:hyperlink>
    </w:p>
    <w:p w14:paraId="181F3712" w14:textId="72B1C7E0"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5" w:history="1">
        <w:r w:rsidR="00033FA9" w:rsidRPr="003D2063">
          <w:rPr>
            <w:rStyle w:val="Hiperpovezava"/>
            <w:rFonts w:cs="Arial"/>
            <w:noProof/>
          </w:rPr>
          <w:t>4.</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rOK IN NAČIN PREDLOŽITVE PONUDBE</w:t>
        </w:r>
        <w:r w:rsidR="00033FA9">
          <w:rPr>
            <w:noProof/>
            <w:webHidden/>
          </w:rPr>
          <w:tab/>
        </w:r>
        <w:r w:rsidR="00033FA9">
          <w:rPr>
            <w:noProof/>
            <w:webHidden/>
          </w:rPr>
          <w:fldChar w:fldCharType="begin"/>
        </w:r>
        <w:r w:rsidR="00033FA9">
          <w:rPr>
            <w:noProof/>
            <w:webHidden/>
          </w:rPr>
          <w:instrText xml:space="preserve"> PAGEREF _Toc140214005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00907447" w14:textId="7567AC26"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6" w:history="1">
        <w:r w:rsidR="00033FA9" w:rsidRPr="003D2063">
          <w:rPr>
            <w:rStyle w:val="Hiperpovezava"/>
            <w:rFonts w:cs="Arial"/>
            <w:noProof/>
          </w:rPr>
          <w:t>5.</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INFORMACIJE V ZVEZI Z ODPIRANJEM PONUDB</w:t>
        </w:r>
        <w:r w:rsidR="00033FA9">
          <w:rPr>
            <w:noProof/>
            <w:webHidden/>
          </w:rPr>
          <w:tab/>
        </w:r>
        <w:r w:rsidR="00033FA9">
          <w:rPr>
            <w:noProof/>
            <w:webHidden/>
          </w:rPr>
          <w:fldChar w:fldCharType="begin"/>
        </w:r>
        <w:r w:rsidR="00033FA9">
          <w:rPr>
            <w:noProof/>
            <w:webHidden/>
          </w:rPr>
          <w:instrText xml:space="preserve"> PAGEREF _Toc140214006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40C966E3" w14:textId="4FE108A8"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7" w:history="1">
        <w:r w:rsidR="00033FA9" w:rsidRPr="003D2063">
          <w:rPr>
            <w:rStyle w:val="Hiperpovezava"/>
            <w:rFonts w:cs="Arial"/>
            <w:noProof/>
          </w:rPr>
          <w:t>6.</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PRAVNA PODLAGA</w:t>
        </w:r>
        <w:r w:rsidR="00033FA9">
          <w:rPr>
            <w:noProof/>
            <w:webHidden/>
          </w:rPr>
          <w:tab/>
        </w:r>
        <w:r w:rsidR="00033FA9">
          <w:rPr>
            <w:noProof/>
            <w:webHidden/>
          </w:rPr>
          <w:fldChar w:fldCharType="begin"/>
        </w:r>
        <w:r w:rsidR="00033FA9">
          <w:rPr>
            <w:noProof/>
            <w:webHidden/>
          </w:rPr>
          <w:instrText xml:space="preserve"> PAGEREF _Toc140214007 \h </w:instrText>
        </w:r>
        <w:r w:rsidR="00033FA9">
          <w:rPr>
            <w:noProof/>
            <w:webHidden/>
          </w:rPr>
        </w:r>
        <w:r w:rsidR="00033FA9">
          <w:rPr>
            <w:noProof/>
            <w:webHidden/>
          </w:rPr>
          <w:fldChar w:fldCharType="separate"/>
        </w:r>
        <w:r w:rsidR="00033FA9">
          <w:rPr>
            <w:noProof/>
            <w:webHidden/>
          </w:rPr>
          <w:t>6</w:t>
        </w:r>
        <w:r w:rsidR="00033FA9">
          <w:rPr>
            <w:noProof/>
            <w:webHidden/>
          </w:rPr>
          <w:fldChar w:fldCharType="end"/>
        </w:r>
      </w:hyperlink>
    </w:p>
    <w:p w14:paraId="097CFAEB" w14:textId="5615B3A7"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08" w:history="1">
        <w:r w:rsidR="00033FA9" w:rsidRPr="003D2063">
          <w:rPr>
            <w:rStyle w:val="Hiperpovezava"/>
            <w:rFonts w:cs="Arial"/>
            <w:noProof/>
          </w:rPr>
          <w:t>7.</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TEMELJNA PRAVILA za dostop, obvestila in pojasnila v zvezi z razpisno dokumentacijo</w:t>
        </w:r>
        <w:r w:rsidR="00033FA9">
          <w:rPr>
            <w:noProof/>
            <w:webHidden/>
          </w:rPr>
          <w:tab/>
        </w:r>
        <w:r w:rsidR="00033FA9">
          <w:rPr>
            <w:noProof/>
            <w:webHidden/>
          </w:rPr>
          <w:fldChar w:fldCharType="begin"/>
        </w:r>
        <w:r w:rsidR="00033FA9">
          <w:rPr>
            <w:noProof/>
            <w:webHidden/>
          </w:rPr>
          <w:instrText xml:space="preserve"> PAGEREF _Toc140214008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1AB2D042" w14:textId="55B96A39"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09" w:history="1">
        <w:r w:rsidR="00033FA9" w:rsidRPr="003D2063">
          <w:rPr>
            <w:rStyle w:val="Hiperpovezava"/>
            <w:rFonts w:cs="Arial"/>
            <w:noProof/>
          </w:rPr>
          <w:t>7.1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dostop do razpisne dokumentacije</w:t>
        </w:r>
        <w:r w:rsidR="00033FA9">
          <w:rPr>
            <w:noProof/>
            <w:webHidden/>
          </w:rPr>
          <w:tab/>
        </w:r>
        <w:r w:rsidR="00033FA9">
          <w:rPr>
            <w:noProof/>
            <w:webHidden/>
          </w:rPr>
          <w:fldChar w:fldCharType="begin"/>
        </w:r>
        <w:r w:rsidR="00033FA9">
          <w:rPr>
            <w:noProof/>
            <w:webHidden/>
          </w:rPr>
          <w:instrText xml:space="preserve"> PAGEREF _Toc140214009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58EC2102" w14:textId="5DAA2F26"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0" w:history="1">
        <w:r w:rsidR="00033FA9" w:rsidRPr="003D2063">
          <w:rPr>
            <w:rStyle w:val="Hiperpovezava"/>
            <w:rFonts w:cs="Arial"/>
            <w:noProof/>
          </w:rPr>
          <w:t>7.2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obvestila in pojasnila v zvezi z razpisno dokumentacijo</w:t>
        </w:r>
        <w:r w:rsidR="00033FA9">
          <w:rPr>
            <w:noProof/>
            <w:webHidden/>
          </w:rPr>
          <w:tab/>
        </w:r>
        <w:r w:rsidR="00033FA9">
          <w:rPr>
            <w:noProof/>
            <w:webHidden/>
          </w:rPr>
          <w:fldChar w:fldCharType="begin"/>
        </w:r>
        <w:r w:rsidR="00033FA9">
          <w:rPr>
            <w:noProof/>
            <w:webHidden/>
          </w:rPr>
          <w:instrText xml:space="preserve"> PAGEREF _Toc140214010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75BB29EE" w14:textId="2B40AC30"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11" w:history="1">
        <w:r w:rsidR="00033FA9" w:rsidRPr="003D2063">
          <w:rPr>
            <w:rStyle w:val="Hiperpovezava"/>
            <w:rFonts w:cs="Arial"/>
            <w:noProof/>
          </w:rPr>
          <w:t>8.</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POGOJI ZA SODELOVANJE IN RAZLOGI ZA IZKLJUČITEV</w:t>
        </w:r>
        <w:r w:rsidR="00033FA9">
          <w:rPr>
            <w:noProof/>
            <w:webHidden/>
          </w:rPr>
          <w:tab/>
        </w:r>
        <w:r w:rsidR="00033FA9">
          <w:rPr>
            <w:noProof/>
            <w:webHidden/>
          </w:rPr>
          <w:fldChar w:fldCharType="begin"/>
        </w:r>
        <w:r w:rsidR="00033FA9">
          <w:rPr>
            <w:noProof/>
            <w:webHidden/>
          </w:rPr>
          <w:instrText xml:space="preserve"> PAGEREF _Toc140214011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2844985B" w14:textId="19BEDD36"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2" w:history="1">
        <w:r w:rsidR="00033FA9" w:rsidRPr="003D2063">
          <w:rPr>
            <w:rStyle w:val="Hiperpovezava"/>
            <w:rFonts w:cs="Arial"/>
            <w:noProof/>
          </w:rPr>
          <w:t>8.1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ugotavljanje sposobnosti za sodelovanje v postopku oddaje javnega naročila in dokazila</w:t>
        </w:r>
        <w:r w:rsidR="00033FA9">
          <w:rPr>
            <w:noProof/>
            <w:webHidden/>
          </w:rPr>
          <w:tab/>
        </w:r>
        <w:r w:rsidR="00033FA9">
          <w:rPr>
            <w:noProof/>
            <w:webHidden/>
          </w:rPr>
          <w:fldChar w:fldCharType="begin"/>
        </w:r>
        <w:r w:rsidR="00033FA9">
          <w:rPr>
            <w:noProof/>
            <w:webHidden/>
          </w:rPr>
          <w:instrText xml:space="preserve"> PAGEREF _Toc140214012 \h </w:instrText>
        </w:r>
        <w:r w:rsidR="00033FA9">
          <w:rPr>
            <w:noProof/>
            <w:webHidden/>
          </w:rPr>
        </w:r>
        <w:r w:rsidR="00033FA9">
          <w:rPr>
            <w:noProof/>
            <w:webHidden/>
          </w:rPr>
          <w:fldChar w:fldCharType="separate"/>
        </w:r>
        <w:r w:rsidR="00033FA9">
          <w:rPr>
            <w:noProof/>
            <w:webHidden/>
          </w:rPr>
          <w:t>7</w:t>
        </w:r>
        <w:r w:rsidR="00033FA9">
          <w:rPr>
            <w:noProof/>
            <w:webHidden/>
          </w:rPr>
          <w:fldChar w:fldCharType="end"/>
        </w:r>
      </w:hyperlink>
    </w:p>
    <w:p w14:paraId="6A95AF80" w14:textId="53E35188"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3" w:history="1">
        <w:r w:rsidR="00033FA9" w:rsidRPr="003D2063">
          <w:rPr>
            <w:rStyle w:val="Hiperpovezava"/>
            <w:rFonts w:cs="Arial"/>
            <w:iCs/>
            <w:noProof/>
          </w:rPr>
          <w:t>8.2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Razlogi za izključitev</w:t>
        </w:r>
        <w:r w:rsidR="00033FA9">
          <w:rPr>
            <w:noProof/>
            <w:webHidden/>
          </w:rPr>
          <w:tab/>
        </w:r>
        <w:r w:rsidR="00033FA9">
          <w:rPr>
            <w:noProof/>
            <w:webHidden/>
          </w:rPr>
          <w:fldChar w:fldCharType="begin"/>
        </w:r>
        <w:r w:rsidR="00033FA9">
          <w:rPr>
            <w:noProof/>
            <w:webHidden/>
          </w:rPr>
          <w:instrText xml:space="preserve"> PAGEREF _Toc140214013 \h </w:instrText>
        </w:r>
        <w:r w:rsidR="00033FA9">
          <w:rPr>
            <w:noProof/>
            <w:webHidden/>
          </w:rPr>
        </w:r>
        <w:r w:rsidR="00033FA9">
          <w:rPr>
            <w:noProof/>
            <w:webHidden/>
          </w:rPr>
          <w:fldChar w:fldCharType="separate"/>
        </w:r>
        <w:r w:rsidR="00033FA9">
          <w:rPr>
            <w:noProof/>
            <w:webHidden/>
          </w:rPr>
          <w:t>8</w:t>
        </w:r>
        <w:r w:rsidR="00033FA9">
          <w:rPr>
            <w:noProof/>
            <w:webHidden/>
          </w:rPr>
          <w:fldChar w:fldCharType="end"/>
        </w:r>
      </w:hyperlink>
    </w:p>
    <w:p w14:paraId="0B7AB68B" w14:textId="6742695A"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4" w:history="1">
        <w:r w:rsidR="00033FA9" w:rsidRPr="003D2063">
          <w:rPr>
            <w:rStyle w:val="Hiperpovezava"/>
            <w:rFonts w:cs="Arial"/>
            <w:iCs/>
            <w:noProof/>
          </w:rPr>
          <w:t>8.3</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Pogoji za sodelovanje glede ustreznosti za opravljanje poklicne dejavnosti</w:t>
        </w:r>
        <w:r w:rsidR="00033FA9">
          <w:rPr>
            <w:noProof/>
            <w:webHidden/>
          </w:rPr>
          <w:tab/>
        </w:r>
        <w:r w:rsidR="00033FA9">
          <w:rPr>
            <w:noProof/>
            <w:webHidden/>
          </w:rPr>
          <w:fldChar w:fldCharType="begin"/>
        </w:r>
        <w:r w:rsidR="00033FA9">
          <w:rPr>
            <w:noProof/>
            <w:webHidden/>
          </w:rPr>
          <w:instrText xml:space="preserve"> PAGEREF _Toc140214014 \h </w:instrText>
        </w:r>
        <w:r w:rsidR="00033FA9">
          <w:rPr>
            <w:noProof/>
            <w:webHidden/>
          </w:rPr>
        </w:r>
        <w:r w:rsidR="00033FA9">
          <w:rPr>
            <w:noProof/>
            <w:webHidden/>
          </w:rPr>
          <w:fldChar w:fldCharType="separate"/>
        </w:r>
        <w:r w:rsidR="00033FA9">
          <w:rPr>
            <w:noProof/>
            <w:webHidden/>
          </w:rPr>
          <w:t>9</w:t>
        </w:r>
        <w:r w:rsidR="00033FA9">
          <w:rPr>
            <w:noProof/>
            <w:webHidden/>
          </w:rPr>
          <w:fldChar w:fldCharType="end"/>
        </w:r>
      </w:hyperlink>
    </w:p>
    <w:p w14:paraId="7DB99B54" w14:textId="107E9B7A"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5" w:history="1">
        <w:r w:rsidR="00033FA9" w:rsidRPr="003D2063">
          <w:rPr>
            <w:rStyle w:val="Hiperpovezava"/>
            <w:rFonts w:cs="Arial"/>
            <w:iCs/>
            <w:noProof/>
          </w:rPr>
          <w:t>8.4</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Pogoji za sodelovanje glede ekonomskega in finančnega položaja</w:t>
        </w:r>
        <w:r w:rsidR="00033FA9">
          <w:rPr>
            <w:noProof/>
            <w:webHidden/>
          </w:rPr>
          <w:tab/>
        </w:r>
        <w:r w:rsidR="00033FA9">
          <w:rPr>
            <w:noProof/>
            <w:webHidden/>
          </w:rPr>
          <w:fldChar w:fldCharType="begin"/>
        </w:r>
        <w:r w:rsidR="00033FA9">
          <w:rPr>
            <w:noProof/>
            <w:webHidden/>
          </w:rPr>
          <w:instrText xml:space="preserve"> PAGEREF _Toc140214015 \h </w:instrText>
        </w:r>
        <w:r w:rsidR="00033FA9">
          <w:rPr>
            <w:noProof/>
            <w:webHidden/>
          </w:rPr>
        </w:r>
        <w:r w:rsidR="00033FA9">
          <w:rPr>
            <w:noProof/>
            <w:webHidden/>
          </w:rPr>
          <w:fldChar w:fldCharType="separate"/>
        </w:r>
        <w:r w:rsidR="00033FA9">
          <w:rPr>
            <w:noProof/>
            <w:webHidden/>
          </w:rPr>
          <w:t>9</w:t>
        </w:r>
        <w:r w:rsidR="00033FA9">
          <w:rPr>
            <w:noProof/>
            <w:webHidden/>
          </w:rPr>
          <w:fldChar w:fldCharType="end"/>
        </w:r>
      </w:hyperlink>
    </w:p>
    <w:p w14:paraId="5488E57E" w14:textId="2EF65D2B"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6" w:history="1">
        <w:r w:rsidR="00033FA9" w:rsidRPr="003D2063">
          <w:rPr>
            <w:rStyle w:val="Hiperpovezava"/>
            <w:rFonts w:cs="Arial"/>
            <w:iCs/>
            <w:noProof/>
          </w:rPr>
          <w:t>8.5</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tehnični pogoji</w:t>
        </w:r>
        <w:r w:rsidR="00033FA9">
          <w:rPr>
            <w:noProof/>
            <w:webHidden/>
          </w:rPr>
          <w:tab/>
        </w:r>
        <w:r w:rsidR="00033FA9">
          <w:rPr>
            <w:noProof/>
            <w:webHidden/>
          </w:rPr>
          <w:fldChar w:fldCharType="begin"/>
        </w:r>
        <w:r w:rsidR="00033FA9">
          <w:rPr>
            <w:noProof/>
            <w:webHidden/>
          </w:rPr>
          <w:instrText xml:space="preserve"> PAGEREF _Toc140214016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22D8F5E8" w14:textId="49C6A902"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17" w:history="1">
        <w:r w:rsidR="00033FA9" w:rsidRPr="003D2063">
          <w:rPr>
            <w:rStyle w:val="Hiperpovezava"/>
            <w:rFonts w:cs="Arial"/>
            <w:iCs/>
            <w:noProof/>
          </w:rPr>
          <w:t>8.6</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Drugi pogoji</w:t>
        </w:r>
        <w:r w:rsidR="00033FA9">
          <w:rPr>
            <w:noProof/>
            <w:webHidden/>
          </w:rPr>
          <w:tab/>
        </w:r>
        <w:r w:rsidR="00033FA9">
          <w:rPr>
            <w:noProof/>
            <w:webHidden/>
          </w:rPr>
          <w:fldChar w:fldCharType="begin"/>
        </w:r>
        <w:r w:rsidR="00033FA9">
          <w:rPr>
            <w:noProof/>
            <w:webHidden/>
          </w:rPr>
          <w:instrText xml:space="preserve"> PAGEREF _Toc140214017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785E84AB" w14:textId="34903F0F" w:rsidR="00033FA9" w:rsidRDefault="004F7E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214018" w:history="1">
        <w:r w:rsidR="00033FA9" w:rsidRPr="003D2063">
          <w:rPr>
            <w:rStyle w:val="Hiperpovezava"/>
            <w:rFonts w:cs="Arial"/>
            <w:noProof/>
          </w:rPr>
          <w:t>9.</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merila</w:t>
        </w:r>
        <w:r w:rsidR="00033FA9">
          <w:rPr>
            <w:noProof/>
            <w:webHidden/>
          </w:rPr>
          <w:tab/>
        </w:r>
        <w:r w:rsidR="00033FA9">
          <w:rPr>
            <w:noProof/>
            <w:webHidden/>
          </w:rPr>
          <w:fldChar w:fldCharType="begin"/>
        </w:r>
        <w:r w:rsidR="00033FA9">
          <w:rPr>
            <w:noProof/>
            <w:webHidden/>
          </w:rPr>
          <w:instrText xml:space="preserve"> PAGEREF _Toc140214018 \h </w:instrText>
        </w:r>
        <w:r w:rsidR="00033FA9">
          <w:rPr>
            <w:noProof/>
            <w:webHidden/>
          </w:rPr>
        </w:r>
        <w:r w:rsidR="00033FA9">
          <w:rPr>
            <w:noProof/>
            <w:webHidden/>
          </w:rPr>
          <w:fldChar w:fldCharType="separate"/>
        </w:r>
        <w:r w:rsidR="00033FA9">
          <w:rPr>
            <w:noProof/>
            <w:webHidden/>
          </w:rPr>
          <w:t>10</w:t>
        </w:r>
        <w:r w:rsidR="00033FA9">
          <w:rPr>
            <w:noProof/>
            <w:webHidden/>
          </w:rPr>
          <w:fldChar w:fldCharType="end"/>
        </w:r>
      </w:hyperlink>
    </w:p>
    <w:p w14:paraId="5D148796" w14:textId="68D309A5" w:rsidR="00033FA9" w:rsidRDefault="004F7E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19" w:history="1">
        <w:r w:rsidR="00033FA9" w:rsidRPr="003D2063">
          <w:rPr>
            <w:rStyle w:val="Hiperpovezava"/>
            <w:rFonts w:eastAsia="Times New Roman" w:cs="Arial"/>
            <w:noProof/>
          </w:rPr>
          <w:t>10.</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eastAsia="Times New Roman" w:cs="Arial"/>
            <w:noProof/>
          </w:rPr>
          <w:t>ponudbena dokumentacija</w:t>
        </w:r>
        <w:r w:rsidR="00033FA9">
          <w:rPr>
            <w:noProof/>
            <w:webHidden/>
          </w:rPr>
          <w:tab/>
        </w:r>
        <w:r w:rsidR="00033FA9">
          <w:rPr>
            <w:noProof/>
            <w:webHidden/>
          </w:rPr>
          <w:fldChar w:fldCharType="begin"/>
        </w:r>
        <w:r w:rsidR="00033FA9">
          <w:rPr>
            <w:noProof/>
            <w:webHidden/>
          </w:rPr>
          <w:instrText xml:space="preserve"> PAGEREF _Toc140214019 \h </w:instrText>
        </w:r>
        <w:r w:rsidR="00033FA9">
          <w:rPr>
            <w:noProof/>
            <w:webHidden/>
          </w:rPr>
        </w:r>
        <w:r w:rsidR="00033FA9">
          <w:rPr>
            <w:noProof/>
            <w:webHidden/>
          </w:rPr>
          <w:fldChar w:fldCharType="separate"/>
        </w:r>
        <w:r w:rsidR="00033FA9">
          <w:rPr>
            <w:noProof/>
            <w:webHidden/>
          </w:rPr>
          <w:t>11</w:t>
        </w:r>
        <w:r w:rsidR="00033FA9">
          <w:rPr>
            <w:noProof/>
            <w:webHidden/>
          </w:rPr>
          <w:fldChar w:fldCharType="end"/>
        </w:r>
      </w:hyperlink>
    </w:p>
    <w:p w14:paraId="77A25BE2" w14:textId="4B1CEC39"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0" w:history="1">
        <w:r w:rsidR="00033FA9" w:rsidRPr="003D2063">
          <w:rPr>
            <w:rStyle w:val="Hiperpovezava"/>
            <w:rFonts w:cs="Arial"/>
            <w:noProof/>
          </w:rPr>
          <w:t>10.1</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PONUDBA</w:t>
        </w:r>
        <w:r w:rsidR="00033FA9">
          <w:rPr>
            <w:noProof/>
            <w:webHidden/>
          </w:rPr>
          <w:tab/>
        </w:r>
        <w:r w:rsidR="00033FA9">
          <w:rPr>
            <w:noProof/>
            <w:webHidden/>
          </w:rPr>
          <w:fldChar w:fldCharType="begin"/>
        </w:r>
        <w:r w:rsidR="00033FA9">
          <w:rPr>
            <w:noProof/>
            <w:webHidden/>
          </w:rPr>
          <w:instrText xml:space="preserve"> PAGEREF _Toc140214020 \h </w:instrText>
        </w:r>
        <w:r w:rsidR="00033FA9">
          <w:rPr>
            <w:noProof/>
            <w:webHidden/>
          </w:rPr>
        </w:r>
        <w:r w:rsidR="00033FA9">
          <w:rPr>
            <w:noProof/>
            <w:webHidden/>
          </w:rPr>
          <w:fldChar w:fldCharType="separate"/>
        </w:r>
        <w:r w:rsidR="00033FA9">
          <w:rPr>
            <w:noProof/>
            <w:webHidden/>
          </w:rPr>
          <w:t>11</w:t>
        </w:r>
        <w:r w:rsidR="00033FA9">
          <w:rPr>
            <w:noProof/>
            <w:webHidden/>
          </w:rPr>
          <w:fldChar w:fldCharType="end"/>
        </w:r>
      </w:hyperlink>
    </w:p>
    <w:p w14:paraId="2AABD780" w14:textId="25BF19BB"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1" w:history="1">
        <w:r w:rsidR="00033FA9" w:rsidRPr="003D2063">
          <w:rPr>
            <w:rStyle w:val="Hiperpovezava"/>
            <w:rFonts w:cs="Arial"/>
            <w:noProof/>
          </w:rPr>
          <w:t>10.2</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Tehnične specifikacije</w:t>
        </w:r>
        <w:r w:rsidR="00033FA9">
          <w:rPr>
            <w:noProof/>
            <w:webHidden/>
          </w:rPr>
          <w:tab/>
        </w:r>
        <w:r w:rsidR="00033FA9">
          <w:rPr>
            <w:noProof/>
            <w:webHidden/>
          </w:rPr>
          <w:fldChar w:fldCharType="begin"/>
        </w:r>
        <w:r w:rsidR="00033FA9">
          <w:rPr>
            <w:noProof/>
            <w:webHidden/>
          </w:rPr>
          <w:instrText xml:space="preserve"> PAGEREF _Toc140214021 \h </w:instrText>
        </w:r>
        <w:r w:rsidR="00033FA9">
          <w:rPr>
            <w:noProof/>
            <w:webHidden/>
          </w:rPr>
        </w:r>
        <w:r w:rsidR="00033FA9">
          <w:rPr>
            <w:noProof/>
            <w:webHidden/>
          </w:rPr>
          <w:fldChar w:fldCharType="separate"/>
        </w:r>
        <w:r w:rsidR="00033FA9">
          <w:rPr>
            <w:noProof/>
            <w:webHidden/>
          </w:rPr>
          <w:t>12</w:t>
        </w:r>
        <w:r w:rsidR="00033FA9">
          <w:rPr>
            <w:noProof/>
            <w:webHidden/>
          </w:rPr>
          <w:fldChar w:fldCharType="end"/>
        </w:r>
      </w:hyperlink>
    </w:p>
    <w:p w14:paraId="1D7720A5" w14:textId="32C9C3F9"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2" w:history="1">
        <w:r w:rsidR="00033FA9" w:rsidRPr="003D2063">
          <w:rPr>
            <w:rStyle w:val="Hiperpovezava"/>
            <w:rFonts w:cs="Arial"/>
            <w:iCs/>
            <w:noProof/>
          </w:rPr>
          <w:t>10.3</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Obrazec »ESPD« za vse gospodarske subjekte</w:t>
        </w:r>
        <w:r w:rsidR="00033FA9">
          <w:rPr>
            <w:noProof/>
            <w:webHidden/>
          </w:rPr>
          <w:tab/>
        </w:r>
        <w:r w:rsidR="00033FA9">
          <w:rPr>
            <w:noProof/>
            <w:webHidden/>
          </w:rPr>
          <w:fldChar w:fldCharType="begin"/>
        </w:r>
        <w:r w:rsidR="00033FA9">
          <w:rPr>
            <w:noProof/>
            <w:webHidden/>
          </w:rPr>
          <w:instrText xml:space="preserve"> PAGEREF _Toc140214022 \h </w:instrText>
        </w:r>
        <w:r w:rsidR="00033FA9">
          <w:rPr>
            <w:noProof/>
            <w:webHidden/>
          </w:rPr>
        </w:r>
        <w:r w:rsidR="00033FA9">
          <w:rPr>
            <w:noProof/>
            <w:webHidden/>
          </w:rPr>
          <w:fldChar w:fldCharType="separate"/>
        </w:r>
        <w:r w:rsidR="00033FA9">
          <w:rPr>
            <w:noProof/>
            <w:webHidden/>
          </w:rPr>
          <w:t>12</w:t>
        </w:r>
        <w:r w:rsidR="00033FA9">
          <w:rPr>
            <w:noProof/>
            <w:webHidden/>
          </w:rPr>
          <w:fldChar w:fldCharType="end"/>
        </w:r>
      </w:hyperlink>
    </w:p>
    <w:p w14:paraId="7E2C16EE" w14:textId="64F698B0"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3" w:history="1">
        <w:r w:rsidR="00033FA9" w:rsidRPr="003D2063">
          <w:rPr>
            <w:rStyle w:val="Hiperpovezava"/>
            <w:noProof/>
          </w:rPr>
          <w:t>10.4</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iCs/>
            <w:noProof/>
          </w:rPr>
          <w:t>Obrazec »Predračun«</w:t>
        </w:r>
        <w:r w:rsidR="00033FA9">
          <w:rPr>
            <w:noProof/>
            <w:webHidden/>
          </w:rPr>
          <w:tab/>
        </w:r>
        <w:r w:rsidR="00033FA9">
          <w:rPr>
            <w:noProof/>
            <w:webHidden/>
          </w:rPr>
          <w:fldChar w:fldCharType="begin"/>
        </w:r>
        <w:r w:rsidR="00033FA9">
          <w:rPr>
            <w:noProof/>
            <w:webHidden/>
          </w:rPr>
          <w:instrText xml:space="preserve"> PAGEREF _Toc140214023 \h </w:instrText>
        </w:r>
        <w:r w:rsidR="00033FA9">
          <w:rPr>
            <w:noProof/>
            <w:webHidden/>
          </w:rPr>
        </w:r>
        <w:r w:rsidR="00033FA9">
          <w:rPr>
            <w:noProof/>
            <w:webHidden/>
          </w:rPr>
          <w:fldChar w:fldCharType="separate"/>
        </w:r>
        <w:r w:rsidR="00033FA9">
          <w:rPr>
            <w:noProof/>
            <w:webHidden/>
          </w:rPr>
          <w:t>13</w:t>
        </w:r>
        <w:r w:rsidR="00033FA9">
          <w:rPr>
            <w:noProof/>
            <w:webHidden/>
          </w:rPr>
          <w:fldChar w:fldCharType="end"/>
        </w:r>
      </w:hyperlink>
    </w:p>
    <w:p w14:paraId="7C78A31D" w14:textId="49BCB121"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4" w:history="1">
        <w:r w:rsidR="00033FA9" w:rsidRPr="003D2063">
          <w:rPr>
            <w:rStyle w:val="Hiperpovezava"/>
            <w:rFonts w:ascii="Arial" w:hAnsi="Arial" w:cs="Arial"/>
            <w:noProof/>
          </w:rPr>
          <w:t>10.4.1</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Zavarovanje za dobro izvedbo pogodbenih obveznosti</w:t>
        </w:r>
        <w:r w:rsidR="00033FA9">
          <w:rPr>
            <w:noProof/>
            <w:webHidden/>
          </w:rPr>
          <w:tab/>
        </w:r>
        <w:r w:rsidR="00033FA9">
          <w:rPr>
            <w:noProof/>
            <w:webHidden/>
          </w:rPr>
          <w:fldChar w:fldCharType="begin"/>
        </w:r>
        <w:r w:rsidR="00033FA9">
          <w:rPr>
            <w:noProof/>
            <w:webHidden/>
          </w:rPr>
          <w:instrText xml:space="preserve"> PAGEREF _Toc140214024 \h </w:instrText>
        </w:r>
        <w:r w:rsidR="00033FA9">
          <w:rPr>
            <w:noProof/>
            <w:webHidden/>
          </w:rPr>
        </w:r>
        <w:r w:rsidR="00033FA9">
          <w:rPr>
            <w:noProof/>
            <w:webHidden/>
          </w:rPr>
          <w:fldChar w:fldCharType="separate"/>
        </w:r>
        <w:r w:rsidR="00033FA9">
          <w:rPr>
            <w:noProof/>
            <w:webHidden/>
          </w:rPr>
          <w:t>13</w:t>
        </w:r>
        <w:r w:rsidR="00033FA9">
          <w:rPr>
            <w:noProof/>
            <w:webHidden/>
          </w:rPr>
          <w:fldChar w:fldCharType="end"/>
        </w:r>
      </w:hyperlink>
    </w:p>
    <w:p w14:paraId="3B169D13" w14:textId="31345649" w:rsidR="00033FA9" w:rsidRDefault="004F7E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214025" w:history="1">
        <w:r w:rsidR="00033FA9" w:rsidRPr="003D2063">
          <w:rPr>
            <w:rStyle w:val="Hiperpovezava"/>
            <w:rFonts w:cs="Arial"/>
            <w:noProof/>
          </w:rPr>
          <w:t>10.5</w:t>
        </w:r>
        <w:r w:rsidR="00033FA9">
          <w:rPr>
            <w:rFonts w:asciiTheme="minorHAnsi" w:eastAsiaTheme="minorEastAsia" w:hAnsiTheme="minorHAnsi" w:cstheme="minorBidi"/>
            <w:smallCaps w:val="0"/>
            <w:noProof/>
            <w:sz w:val="22"/>
            <w:szCs w:val="22"/>
            <w:lang w:eastAsia="sl-SI"/>
          </w:rPr>
          <w:tab/>
        </w:r>
        <w:r w:rsidR="00033FA9" w:rsidRPr="003D2063">
          <w:rPr>
            <w:rStyle w:val="Hiperpovezava"/>
            <w:rFonts w:cs="Arial"/>
            <w:noProof/>
          </w:rPr>
          <w:t>Druga določila za pripravo ponudbe</w:t>
        </w:r>
        <w:r w:rsidR="00033FA9">
          <w:rPr>
            <w:noProof/>
            <w:webHidden/>
          </w:rPr>
          <w:tab/>
        </w:r>
        <w:r w:rsidR="00033FA9">
          <w:rPr>
            <w:noProof/>
            <w:webHidden/>
          </w:rPr>
          <w:fldChar w:fldCharType="begin"/>
        </w:r>
        <w:r w:rsidR="00033FA9">
          <w:rPr>
            <w:noProof/>
            <w:webHidden/>
          </w:rPr>
          <w:instrText xml:space="preserve"> PAGEREF _Toc140214025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6D94C062" w14:textId="653306D2"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6" w:history="1">
        <w:r w:rsidR="00033FA9" w:rsidRPr="003D2063">
          <w:rPr>
            <w:rStyle w:val="Hiperpovezava"/>
            <w:rFonts w:ascii="Arial" w:hAnsi="Arial" w:cs="Arial"/>
            <w:noProof/>
          </w:rPr>
          <w:t>10.5.1</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Skupna ponudba</w:t>
        </w:r>
        <w:r w:rsidR="00033FA9">
          <w:rPr>
            <w:noProof/>
            <w:webHidden/>
          </w:rPr>
          <w:tab/>
        </w:r>
        <w:r w:rsidR="00033FA9">
          <w:rPr>
            <w:noProof/>
            <w:webHidden/>
          </w:rPr>
          <w:fldChar w:fldCharType="begin"/>
        </w:r>
        <w:r w:rsidR="00033FA9">
          <w:rPr>
            <w:noProof/>
            <w:webHidden/>
          </w:rPr>
          <w:instrText xml:space="preserve"> PAGEREF _Toc140214026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7EA571AC" w14:textId="02CBEB69"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7" w:history="1">
        <w:r w:rsidR="00033FA9" w:rsidRPr="003D2063">
          <w:rPr>
            <w:rStyle w:val="Hiperpovezava"/>
            <w:rFonts w:ascii="Arial" w:hAnsi="Arial" w:cs="Arial"/>
            <w:noProof/>
          </w:rPr>
          <w:t>10.5.2</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Ponudba s podizvajalci</w:t>
        </w:r>
        <w:r w:rsidR="00033FA9">
          <w:rPr>
            <w:noProof/>
            <w:webHidden/>
          </w:rPr>
          <w:tab/>
        </w:r>
        <w:r w:rsidR="00033FA9">
          <w:rPr>
            <w:noProof/>
            <w:webHidden/>
          </w:rPr>
          <w:fldChar w:fldCharType="begin"/>
        </w:r>
        <w:r w:rsidR="00033FA9">
          <w:rPr>
            <w:noProof/>
            <w:webHidden/>
          </w:rPr>
          <w:instrText xml:space="preserve"> PAGEREF _Toc140214027 \h </w:instrText>
        </w:r>
        <w:r w:rsidR="00033FA9">
          <w:rPr>
            <w:noProof/>
            <w:webHidden/>
          </w:rPr>
        </w:r>
        <w:r w:rsidR="00033FA9">
          <w:rPr>
            <w:noProof/>
            <w:webHidden/>
          </w:rPr>
          <w:fldChar w:fldCharType="separate"/>
        </w:r>
        <w:r w:rsidR="00033FA9">
          <w:rPr>
            <w:noProof/>
            <w:webHidden/>
          </w:rPr>
          <w:t>14</w:t>
        </w:r>
        <w:r w:rsidR="00033FA9">
          <w:rPr>
            <w:noProof/>
            <w:webHidden/>
          </w:rPr>
          <w:fldChar w:fldCharType="end"/>
        </w:r>
      </w:hyperlink>
    </w:p>
    <w:p w14:paraId="2C06E047" w14:textId="6CDBA23D"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8" w:history="1">
        <w:r w:rsidR="00033FA9" w:rsidRPr="003D2063">
          <w:rPr>
            <w:rStyle w:val="Hiperpovezava"/>
            <w:rFonts w:ascii="Arial" w:hAnsi="Arial" w:cs="Arial"/>
            <w:noProof/>
          </w:rPr>
          <w:t>10.5.3</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Variantne ponudbe</w:t>
        </w:r>
        <w:r w:rsidR="00033FA9">
          <w:rPr>
            <w:noProof/>
            <w:webHidden/>
          </w:rPr>
          <w:tab/>
        </w:r>
        <w:r w:rsidR="00033FA9">
          <w:rPr>
            <w:noProof/>
            <w:webHidden/>
          </w:rPr>
          <w:fldChar w:fldCharType="begin"/>
        </w:r>
        <w:r w:rsidR="00033FA9">
          <w:rPr>
            <w:noProof/>
            <w:webHidden/>
          </w:rPr>
          <w:instrText xml:space="preserve"> PAGEREF _Toc140214028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1ED6C2F6" w14:textId="7B2B15A7"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29" w:history="1">
        <w:r w:rsidR="00033FA9" w:rsidRPr="003D2063">
          <w:rPr>
            <w:rStyle w:val="Hiperpovezava"/>
            <w:rFonts w:ascii="Arial" w:hAnsi="Arial" w:cs="Arial"/>
            <w:noProof/>
          </w:rPr>
          <w:t>10.5.4</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Jezik ponudbe</w:t>
        </w:r>
        <w:r w:rsidR="00033FA9">
          <w:rPr>
            <w:noProof/>
            <w:webHidden/>
          </w:rPr>
          <w:tab/>
        </w:r>
        <w:r w:rsidR="00033FA9">
          <w:rPr>
            <w:noProof/>
            <w:webHidden/>
          </w:rPr>
          <w:fldChar w:fldCharType="begin"/>
        </w:r>
        <w:r w:rsidR="00033FA9">
          <w:rPr>
            <w:noProof/>
            <w:webHidden/>
          </w:rPr>
          <w:instrText xml:space="preserve"> PAGEREF _Toc140214029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30020F91" w14:textId="18EE549B"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0" w:history="1">
        <w:r w:rsidR="00033FA9" w:rsidRPr="003D2063">
          <w:rPr>
            <w:rStyle w:val="Hiperpovezava"/>
            <w:rFonts w:ascii="Arial" w:hAnsi="Arial" w:cs="Arial"/>
            <w:noProof/>
          </w:rPr>
          <w:t>10.5.5</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Priprava in oddaja ponudbe v sistemu e-JN</w:t>
        </w:r>
        <w:r w:rsidR="00033FA9">
          <w:rPr>
            <w:noProof/>
            <w:webHidden/>
          </w:rPr>
          <w:tab/>
        </w:r>
        <w:r w:rsidR="00033FA9">
          <w:rPr>
            <w:noProof/>
            <w:webHidden/>
          </w:rPr>
          <w:fldChar w:fldCharType="begin"/>
        </w:r>
        <w:r w:rsidR="00033FA9">
          <w:rPr>
            <w:noProof/>
            <w:webHidden/>
          </w:rPr>
          <w:instrText xml:space="preserve"> PAGEREF _Toc140214030 \h </w:instrText>
        </w:r>
        <w:r w:rsidR="00033FA9">
          <w:rPr>
            <w:noProof/>
            <w:webHidden/>
          </w:rPr>
        </w:r>
        <w:r w:rsidR="00033FA9">
          <w:rPr>
            <w:noProof/>
            <w:webHidden/>
          </w:rPr>
          <w:fldChar w:fldCharType="separate"/>
        </w:r>
        <w:r w:rsidR="00033FA9">
          <w:rPr>
            <w:noProof/>
            <w:webHidden/>
          </w:rPr>
          <w:t>15</w:t>
        </w:r>
        <w:r w:rsidR="00033FA9">
          <w:rPr>
            <w:noProof/>
            <w:webHidden/>
          </w:rPr>
          <w:fldChar w:fldCharType="end"/>
        </w:r>
      </w:hyperlink>
    </w:p>
    <w:p w14:paraId="5A1BE9FE" w14:textId="400CDD93"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1" w:history="1">
        <w:r w:rsidR="00033FA9" w:rsidRPr="003D2063">
          <w:rPr>
            <w:rStyle w:val="Hiperpovezava"/>
            <w:rFonts w:ascii="Arial" w:hAnsi="Arial" w:cs="Arial"/>
            <w:noProof/>
          </w:rPr>
          <w:t>10.5.6</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Veljavnost ponudbe</w:t>
        </w:r>
        <w:r w:rsidR="00033FA9">
          <w:rPr>
            <w:noProof/>
            <w:webHidden/>
          </w:rPr>
          <w:tab/>
        </w:r>
        <w:r w:rsidR="00033FA9">
          <w:rPr>
            <w:noProof/>
            <w:webHidden/>
          </w:rPr>
          <w:fldChar w:fldCharType="begin"/>
        </w:r>
        <w:r w:rsidR="00033FA9">
          <w:rPr>
            <w:noProof/>
            <w:webHidden/>
          </w:rPr>
          <w:instrText xml:space="preserve"> PAGEREF _Toc140214031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7BEC9793" w14:textId="65E6312E"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2" w:history="1">
        <w:r w:rsidR="00033FA9" w:rsidRPr="003D2063">
          <w:rPr>
            <w:rStyle w:val="Hiperpovezava"/>
            <w:rFonts w:ascii="Arial" w:hAnsi="Arial" w:cs="Arial"/>
            <w:noProof/>
          </w:rPr>
          <w:t>10.5.7</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Stroški ponudbe</w:t>
        </w:r>
        <w:r w:rsidR="00033FA9">
          <w:rPr>
            <w:noProof/>
            <w:webHidden/>
          </w:rPr>
          <w:tab/>
        </w:r>
        <w:r w:rsidR="00033FA9">
          <w:rPr>
            <w:noProof/>
            <w:webHidden/>
          </w:rPr>
          <w:fldChar w:fldCharType="begin"/>
        </w:r>
        <w:r w:rsidR="00033FA9">
          <w:rPr>
            <w:noProof/>
            <w:webHidden/>
          </w:rPr>
          <w:instrText xml:space="preserve"> PAGEREF _Toc140214032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3E7FEE98" w14:textId="2945CFFB" w:rsidR="00033FA9" w:rsidRDefault="004F7E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214033" w:history="1">
        <w:r w:rsidR="00033FA9" w:rsidRPr="003D2063">
          <w:rPr>
            <w:rStyle w:val="Hiperpovezava"/>
            <w:rFonts w:ascii="Arial" w:hAnsi="Arial" w:cs="Arial"/>
            <w:noProof/>
          </w:rPr>
          <w:t>10.5.8</w:t>
        </w:r>
        <w:r w:rsidR="00033FA9">
          <w:rPr>
            <w:rFonts w:asciiTheme="minorHAnsi" w:eastAsiaTheme="minorEastAsia" w:hAnsiTheme="minorHAnsi" w:cstheme="minorBidi"/>
            <w:i w:val="0"/>
            <w:iCs w:val="0"/>
            <w:noProof/>
            <w:sz w:val="22"/>
            <w:szCs w:val="22"/>
            <w:lang w:eastAsia="sl-SI"/>
          </w:rPr>
          <w:tab/>
        </w:r>
        <w:r w:rsidR="00033FA9" w:rsidRPr="003D2063">
          <w:rPr>
            <w:rStyle w:val="Hiperpovezava"/>
            <w:rFonts w:ascii="Arial" w:hAnsi="Arial" w:cs="Arial"/>
            <w:noProof/>
          </w:rPr>
          <w:t>Protikorupcijsko določilo</w:t>
        </w:r>
        <w:r w:rsidR="00033FA9">
          <w:rPr>
            <w:noProof/>
            <w:webHidden/>
          </w:rPr>
          <w:tab/>
        </w:r>
        <w:r w:rsidR="00033FA9">
          <w:rPr>
            <w:noProof/>
            <w:webHidden/>
          </w:rPr>
          <w:fldChar w:fldCharType="begin"/>
        </w:r>
        <w:r w:rsidR="00033FA9">
          <w:rPr>
            <w:noProof/>
            <w:webHidden/>
          </w:rPr>
          <w:instrText xml:space="preserve"> PAGEREF _Toc140214033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4CF1115D" w14:textId="3803C67A" w:rsidR="00033FA9" w:rsidRDefault="004F7E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4" w:history="1">
        <w:r w:rsidR="00033FA9" w:rsidRPr="003D2063">
          <w:rPr>
            <w:rStyle w:val="Hiperpovezava"/>
            <w:rFonts w:cs="Arial"/>
            <w:noProof/>
          </w:rPr>
          <w:t>11.</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obvestilo o odločitvi o oddaji naročila</w:t>
        </w:r>
        <w:r w:rsidR="00033FA9">
          <w:rPr>
            <w:noProof/>
            <w:webHidden/>
          </w:rPr>
          <w:tab/>
        </w:r>
        <w:r w:rsidR="00033FA9">
          <w:rPr>
            <w:noProof/>
            <w:webHidden/>
          </w:rPr>
          <w:fldChar w:fldCharType="begin"/>
        </w:r>
        <w:r w:rsidR="00033FA9">
          <w:rPr>
            <w:noProof/>
            <w:webHidden/>
          </w:rPr>
          <w:instrText xml:space="preserve"> PAGEREF _Toc140214034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5733F5F3" w14:textId="0C2C058E" w:rsidR="00033FA9" w:rsidRDefault="004F7E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5" w:history="1">
        <w:r w:rsidR="00033FA9" w:rsidRPr="003D2063">
          <w:rPr>
            <w:rStyle w:val="Hiperpovezava"/>
            <w:rFonts w:cs="Arial"/>
            <w:noProof/>
          </w:rPr>
          <w:t>12.</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odstop od izvedbe javnega naročila</w:t>
        </w:r>
        <w:r w:rsidR="00033FA9">
          <w:rPr>
            <w:noProof/>
            <w:webHidden/>
          </w:rPr>
          <w:tab/>
        </w:r>
        <w:r w:rsidR="00033FA9">
          <w:rPr>
            <w:noProof/>
            <w:webHidden/>
          </w:rPr>
          <w:fldChar w:fldCharType="begin"/>
        </w:r>
        <w:r w:rsidR="00033FA9">
          <w:rPr>
            <w:noProof/>
            <w:webHidden/>
          </w:rPr>
          <w:instrText xml:space="preserve"> PAGEREF _Toc140214035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7F6F4AF5" w14:textId="5F9109CF" w:rsidR="00033FA9" w:rsidRDefault="004F7E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6" w:history="1">
        <w:r w:rsidR="00033FA9" w:rsidRPr="003D2063">
          <w:rPr>
            <w:rStyle w:val="Hiperpovezava"/>
            <w:rFonts w:cs="Arial"/>
            <w:noProof/>
          </w:rPr>
          <w:t>13.</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POGODBA</w:t>
        </w:r>
        <w:r w:rsidR="00033FA9">
          <w:rPr>
            <w:noProof/>
            <w:webHidden/>
          </w:rPr>
          <w:tab/>
        </w:r>
        <w:r w:rsidR="00033FA9">
          <w:rPr>
            <w:noProof/>
            <w:webHidden/>
          </w:rPr>
          <w:fldChar w:fldCharType="begin"/>
        </w:r>
        <w:r w:rsidR="00033FA9">
          <w:rPr>
            <w:noProof/>
            <w:webHidden/>
          </w:rPr>
          <w:instrText xml:space="preserve"> PAGEREF _Toc140214036 \h </w:instrText>
        </w:r>
        <w:r w:rsidR="00033FA9">
          <w:rPr>
            <w:noProof/>
            <w:webHidden/>
          </w:rPr>
        </w:r>
        <w:r w:rsidR="00033FA9">
          <w:rPr>
            <w:noProof/>
            <w:webHidden/>
          </w:rPr>
          <w:fldChar w:fldCharType="separate"/>
        </w:r>
        <w:r w:rsidR="00033FA9">
          <w:rPr>
            <w:noProof/>
            <w:webHidden/>
          </w:rPr>
          <w:t>16</w:t>
        </w:r>
        <w:r w:rsidR="00033FA9">
          <w:rPr>
            <w:noProof/>
            <w:webHidden/>
          </w:rPr>
          <w:fldChar w:fldCharType="end"/>
        </w:r>
      </w:hyperlink>
    </w:p>
    <w:p w14:paraId="6B9B977B" w14:textId="62732B8F" w:rsidR="00033FA9" w:rsidRDefault="004F7E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214037" w:history="1">
        <w:r w:rsidR="00033FA9" w:rsidRPr="003D2063">
          <w:rPr>
            <w:rStyle w:val="Hiperpovezava"/>
            <w:rFonts w:cs="Arial"/>
            <w:noProof/>
          </w:rPr>
          <w:t>14.</w:t>
        </w:r>
        <w:r w:rsidR="00033FA9">
          <w:rPr>
            <w:rFonts w:asciiTheme="minorHAnsi" w:eastAsiaTheme="minorEastAsia" w:hAnsiTheme="minorHAnsi" w:cstheme="minorBidi"/>
            <w:b w:val="0"/>
            <w:bCs w:val="0"/>
            <w:caps w:val="0"/>
            <w:noProof/>
            <w:sz w:val="22"/>
            <w:szCs w:val="22"/>
            <w:lang w:eastAsia="sl-SI"/>
          </w:rPr>
          <w:tab/>
        </w:r>
        <w:r w:rsidR="00033FA9" w:rsidRPr="003D2063">
          <w:rPr>
            <w:rStyle w:val="Hiperpovezava"/>
            <w:rFonts w:cs="Arial"/>
            <w:noProof/>
          </w:rPr>
          <w:t>pravno varstvo</w:t>
        </w:r>
        <w:r w:rsidR="00033FA9">
          <w:rPr>
            <w:noProof/>
            <w:webHidden/>
          </w:rPr>
          <w:tab/>
        </w:r>
        <w:r w:rsidR="00033FA9">
          <w:rPr>
            <w:noProof/>
            <w:webHidden/>
          </w:rPr>
          <w:fldChar w:fldCharType="begin"/>
        </w:r>
        <w:r w:rsidR="00033FA9">
          <w:rPr>
            <w:noProof/>
            <w:webHidden/>
          </w:rPr>
          <w:instrText xml:space="preserve"> PAGEREF _Toc140214037 \h </w:instrText>
        </w:r>
        <w:r w:rsidR="00033FA9">
          <w:rPr>
            <w:noProof/>
            <w:webHidden/>
          </w:rPr>
        </w:r>
        <w:r w:rsidR="00033FA9">
          <w:rPr>
            <w:noProof/>
            <w:webHidden/>
          </w:rPr>
          <w:fldChar w:fldCharType="separate"/>
        </w:r>
        <w:r w:rsidR="00033FA9">
          <w:rPr>
            <w:noProof/>
            <w:webHidden/>
          </w:rPr>
          <w:t>17</w:t>
        </w:r>
        <w:r w:rsidR="00033FA9">
          <w:rPr>
            <w:noProof/>
            <w:webHidden/>
          </w:rPr>
          <w:fldChar w:fldCharType="end"/>
        </w:r>
      </w:hyperlink>
    </w:p>
    <w:p w14:paraId="77C3F9E0" w14:textId="4B0F3AE6"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40214002"/>
      <w:r w:rsidR="002B2B13" w:rsidRPr="00A2234F">
        <w:rPr>
          <w:rFonts w:cs="Arial"/>
          <w:caps w:val="0"/>
          <w:sz w:val="22"/>
          <w:szCs w:val="22"/>
        </w:rPr>
        <w:lastRenderedPageBreak/>
        <w:t>NAROČNIK</w:t>
      </w:r>
      <w:bookmarkEnd w:id="0"/>
      <w:bookmarkEnd w:id="1"/>
      <w:bookmarkEnd w:id="2"/>
    </w:p>
    <w:p w14:paraId="5F7EA1E9" w14:textId="1E7E2257" w:rsidR="0036190F" w:rsidRDefault="00152883" w:rsidP="005329D1">
      <w:pPr>
        <w:spacing w:line="0" w:lineRule="atLeast"/>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w:t>
      </w:r>
      <w:r w:rsidR="00BB727A">
        <w:rPr>
          <w:rFonts w:cs="Arial"/>
          <w:sz w:val="22"/>
        </w:rPr>
        <w:t xml:space="preserve"> AVT 202</w:t>
      </w:r>
      <w:r w:rsidR="005A2F24">
        <w:rPr>
          <w:rFonts w:cs="Arial"/>
          <w:sz w:val="22"/>
        </w:rPr>
        <w:t xml:space="preserve">4 </w:t>
      </w:r>
      <w:r w:rsidR="0036190F">
        <w:rPr>
          <w:rFonts w:cs="Arial"/>
          <w:sz w:val="22"/>
        </w:rPr>
        <w:t>po posameznem sklopu</w:t>
      </w:r>
      <w:r w:rsidR="00BB727A">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40214003"/>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05050C80" w14:textId="77777777" w:rsidR="005A2F24" w:rsidRDefault="009B48AB" w:rsidP="005A2F24">
      <w:pPr>
        <w:spacing w:line="272" w:lineRule="auto"/>
        <w:ind w:right="20"/>
        <w:rPr>
          <w:rFonts w:cs="Arial"/>
          <w:b/>
          <w:bCs/>
          <w:sz w:val="22"/>
        </w:rPr>
      </w:pPr>
      <w:r w:rsidRPr="00BB727A">
        <w:rPr>
          <w:rFonts w:cs="Arial"/>
          <w:b/>
          <w:bCs/>
          <w:sz w:val="22"/>
        </w:rPr>
        <w:t xml:space="preserve">Oznaka naročila: </w:t>
      </w:r>
      <w:r w:rsidR="00BB727A" w:rsidRPr="00BB727A">
        <w:rPr>
          <w:rFonts w:cs="Arial"/>
          <w:b/>
          <w:bCs/>
          <w:sz w:val="22"/>
        </w:rPr>
        <w:t>AVT 202</w:t>
      </w:r>
      <w:r w:rsidR="005A2F24">
        <w:rPr>
          <w:rFonts w:cs="Arial"/>
          <w:b/>
          <w:bCs/>
          <w:sz w:val="22"/>
        </w:rPr>
        <w:t>4</w:t>
      </w:r>
    </w:p>
    <w:p w14:paraId="4BA08357" w14:textId="1523446F" w:rsidR="000C508E" w:rsidRPr="00BB727A" w:rsidRDefault="009B48AB" w:rsidP="005A2F24">
      <w:pPr>
        <w:spacing w:line="272" w:lineRule="auto"/>
        <w:ind w:right="20"/>
        <w:rPr>
          <w:rFonts w:cs="Arial"/>
          <w:b/>
          <w:bCs/>
          <w:sz w:val="22"/>
        </w:rPr>
      </w:pPr>
      <w:r w:rsidRPr="00BB727A">
        <w:rPr>
          <w:rFonts w:cs="Arial"/>
          <w:b/>
          <w:bCs/>
          <w:sz w:val="22"/>
        </w:rPr>
        <w:t>Predmet naročila</w:t>
      </w:r>
      <w:bookmarkStart w:id="8" w:name="_Hlk139373362"/>
      <w:r w:rsidRPr="00BB727A">
        <w:rPr>
          <w:rFonts w:cs="Arial"/>
          <w:b/>
          <w:bCs/>
          <w:sz w:val="22"/>
        </w:rPr>
        <w:t xml:space="preserve">: </w:t>
      </w:r>
      <w:r w:rsidR="00BB727A" w:rsidRPr="00BB727A">
        <w:rPr>
          <w:rFonts w:cs="Arial"/>
          <w:b/>
          <w:bCs/>
          <w:sz w:val="22"/>
        </w:rPr>
        <w:t>Nakup in dobava službenih vozil</w:t>
      </w:r>
    </w:p>
    <w:bookmarkEnd w:id="8"/>
    <w:p w14:paraId="1B37DFEE" w14:textId="67DB8FDF" w:rsidR="009B48AB" w:rsidRPr="001E2483" w:rsidRDefault="009B48AB" w:rsidP="009B48AB">
      <w:pPr>
        <w:spacing w:line="272" w:lineRule="auto"/>
        <w:ind w:right="20"/>
        <w:rPr>
          <w:rFonts w:cs="Arial"/>
          <w:sz w:val="22"/>
        </w:rPr>
      </w:pPr>
    </w:p>
    <w:p w14:paraId="2CB7DED4" w14:textId="13F26B4B" w:rsidR="009B48AB" w:rsidRDefault="009B48AB" w:rsidP="009B48AB">
      <w:pPr>
        <w:spacing w:line="272" w:lineRule="auto"/>
        <w:ind w:right="20"/>
        <w:rPr>
          <w:rFonts w:cs="Arial"/>
          <w:sz w:val="22"/>
        </w:rPr>
      </w:pPr>
      <w:r w:rsidRPr="00442DE8">
        <w:rPr>
          <w:rFonts w:cs="Arial"/>
          <w:sz w:val="22"/>
        </w:rPr>
        <w:t>Javno naročilo je razdeljeno na</w:t>
      </w:r>
      <w:r w:rsidR="00EA6EDD">
        <w:rPr>
          <w:rFonts w:cs="Arial"/>
          <w:sz w:val="22"/>
        </w:rPr>
        <w:t xml:space="preserve"> </w:t>
      </w:r>
      <w:r w:rsidR="005A2F24">
        <w:rPr>
          <w:rFonts w:cs="Arial"/>
          <w:sz w:val="22"/>
        </w:rPr>
        <w:t>3</w:t>
      </w:r>
      <w:r w:rsidR="00BB727A">
        <w:rPr>
          <w:rFonts w:cs="Arial"/>
          <w:sz w:val="22"/>
        </w:rPr>
        <w:t xml:space="preserve"> </w:t>
      </w:r>
      <w:r w:rsidR="00EA6EDD">
        <w:rPr>
          <w:rFonts w:cs="Arial"/>
          <w:sz w:val="22"/>
        </w:rPr>
        <w:t>(</w:t>
      </w:r>
      <w:r w:rsidR="005A2F24">
        <w:rPr>
          <w:rFonts w:cs="Arial"/>
          <w:sz w:val="22"/>
        </w:rPr>
        <w:t>tri</w:t>
      </w:r>
      <w:r w:rsidR="00EA6EDD">
        <w:rPr>
          <w:rFonts w:cs="Arial"/>
          <w:sz w:val="22"/>
        </w:rPr>
        <w:t>)</w:t>
      </w:r>
      <w:r w:rsidRPr="00442DE8">
        <w:rPr>
          <w:rFonts w:cs="Arial"/>
          <w:sz w:val="22"/>
        </w:rPr>
        <w:t xml:space="preserve"> sklop</w:t>
      </w:r>
      <w:r w:rsidR="005A2F24">
        <w:rPr>
          <w:rFonts w:cs="Arial"/>
          <w:sz w:val="22"/>
        </w:rPr>
        <w:t>e</w:t>
      </w:r>
      <w:r w:rsidR="001E2483">
        <w:rPr>
          <w:rFonts w:cs="Arial"/>
          <w:sz w:val="22"/>
        </w:rPr>
        <w:t>:</w:t>
      </w:r>
    </w:p>
    <w:p w14:paraId="60E20CAA" w14:textId="77777777" w:rsidR="00D569F9" w:rsidRPr="00BB727A" w:rsidRDefault="00D569F9" w:rsidP="001E53E8">
      <w:pPr>
        <w:rPr>
          <w:rFonts w:cs="Arial"/>
          <w:b/>
          <w:bCs/>
          <w:sz w:val="22"/>
        </w:rPr>
      </w:pPr>
    </w:p>
    <w:p w14:paraId="56157296" w14:textId="5819B9F5" w:rsidR="005A2F24" w:rsidRPr="00CE194A" w:rsidRDefault="005A2F24" w:rsidP="005A2F24">
      <w:pPr>
        <w:rPr>
          <w:rFonts w:cs="Arial"/>
          <w:b/>
          <w:bCs/>
          <w:sz w:val="22"/>
        </w:rPr>
      </w:pPr>
      <w:r w:rsidRPr="00203534">
        <w:rPr>
          <w:rFonts w:cs="Arial"/>
          <w:b/>
          <w:bCs/>
          <w:sz w:val="22"/>
        </w:rPr>
        <w:t>Sklop 1</w:t>
      </w:r>
      <w:r w:rsidR="00203534">
        <w:rPr>
          <w:rFonts w:cs="Arial"/>
          <w:b/>
          <w:bCs/>
          <w:sz w:val="22"/>
        </w:rPr>
        <w:t xml:space="preserve">: </w:t>
      </w:r>
      <w:r w:rsidRPr="00CE194A">
        <w:rPr>
          <w:rFonts w:cs="Arial"/>
          <w:b/>
          <w:bCs/>
          <w:sz w:val="22"/>
        </w:rPr>
        <w:t>Nakup in dobava 3 terenskih tovornih vozil z nadgradnjo</w:t>
      </w:r>
    </w:p>
    <w:p w14:paraId="0FD9B904" w14:textId="4D9A262E" w:rsidR="005A2F24" w:rsidRPr="00CE194A" w:rsidRDefault="005A2F24" w:rsidP="005A2F24">
      <w:pPr>
        <w:rPr>
          <w:rFonts w:cs="Arial"/>
          <w:b/>
          <w:bCs/>
          <w:sz w:val="22"/>
        </w:rPr>
      </w:pPr>
      <w:r w:rsidRPr="00CE194A">
        <w:rPr>
          <w:rFonts w:cs="Arial"/>
          <w:b/>
          <w:bCs/>
          <w:sz w:val="22"/>
        </w:rPr>
        <w:t>Sklop 2</w:t>
      </w:r>
      <w:r w:rsidR="00203534" w:rsidRPr="00CE194A">
        <w:rPr>
          <w:rFonts w:cs="Arial"/>
          <w:b/>
          <w:bCs/>
          <w:sz w:val="22"/>
        </w:rPr>
        <w:t xml:space="preserve">: </w:t>
      </w:r>
      <w:r w:rsidRPr="00CE194A">
        <w:rPr>
          <w:rFonts w:cs="Arial"/>
          <w:b/>
          <w:bCs/>
          <w:sz w:val="22"/>
        </w:rPr>
        <w:t>Nakup in dobava 17 terenskih osebnih vozil</w:t>
      </w:r>
    </w:p>
    <w:p w14:paraId="1ABD4E2E" w14:textId="528AB4DD" w:rsidR="005A2F24" w:rsidRPr="00CE194A" w:rsidRDefault="005A2F24" w:rsidP="005A2F24">
      <w:pPr>
        <w:rPr>
          <w:rFonts w:cs="Arial"/>
          <w:b/>
          <w:bCs/>
          <w:sz w:val="22"/>
        </w:rPr>
      </w:pPr>
      <w:r w:rsidRPr="00CE194A">
        <w:rPr>
          <w:rFonts w:cs="Arial"/>
          <w:b/>
          <w:bCs/>
          <w:sz w:val="22"/>
        </w:rPr>
        <w:t>Sklop 3</w:t>
      </w:r>
      <w:r w:rsidR="00203534" w:rsidRPr="00CE194A">
        <w:rPr>
          <w:rFonts w:cs="Arial"/>
          <w:b/>
          <w:bCs/>
          <w:sz w:val="22"/>
        </w:rPr>
        <w:t xml:space="preserve">: </w:t>
      </w:r>
      <w:r w:rsidRPr="00CE194A">
        <w:rPr>
          <w:rFonts w:cs="Arial"/>
          <w:b/>
          <w:bCs/>
          <w:sz w:val="22"/>
        </w:rPr>
        <w:t>Nakup in dobava 1 gospodarskega dostavnega vozila</w:t>
      </w:r>
    </w:p>
    <w:p w14:paraId="0CEBB028" w14:textId="77777777" w:rsidR="00203534" w:rsidRPr="00CE194A" w:rsidRDefault="00203534" w:rsidP="00430469">
      <w:pPr>
        <w:rPr>
          <w:rFonts w:cs="Arial"/>
          <w:b/>
          <w:bCs/>
          <w:sz w:val="22"/>
        </w:rPr>
      </w:pPr>
    </w:p>
    <w:p w14:paraId="06F84461" w14:textId="78E4A73D" w:rsidR="00430469" w:rsidRPr="00A2234F" w:rsidRDefault="00430469" w:rsidP="00430469">
      <w:pPr>
        <w:rPr>
          <w:rFonts w:cs="Arial"/>
          <w:sz w:val="22"/>
        </w:rPr>
      </w:pPr>
      <w:r w:rsidRPr="00A2234F">
        <w:rPr>
          <w:rFonts w:cs="Arial"/>
          <w:sz w:val="22"/>
        </w:rPr>
        <w:t>Ponudnik se lahko prijavi na enega</w:t>
      </w:r>
      <w:r w:rsidR="00203534">
        <w:rPr>
          <w:rFonts w:cs="Arial"/>
          <w:sz w:val="22"/>
        </w:rPr>
        <w:t xml:space="preserve">, dva ali tri </w:t>
      </w:r>
      <w:r w:rsidRPr="00A2234F">
        <w:rPr>
          <w:rFonts w:cs="Arial"/>
          <w:sz w:val="22"/>
        </w:rPr>
        <w:t>sklop</w:t>
      </w:r>
      <w:r w:rsidR="00203534">
        <w:rPr>
          <w:rFonts w:cs="Arial"/>
          <w:sz w:val="22"/>
        </w:rPr>
        <w:t xml:space="preserve">e </w:t>
      </w:r>
      <w:r w:rsidRPr="00A2234F">
        <w:rPr>
          <w:rFonts w:cs="Arial"/>
          <w:sz w:val="22"/>
        </w:rPr>
        <w:t>predmetnega naročila.</w:t>
      </w:r>
    </w:p>
    <w:p w14:paraId="195903EC" w14:textId="77777777" w:rsidR="00430469" w:rsidRPr="00442DE8" w:rsidRDefault="00430469" w:rsidP="009B48AB">
      <w:pPr>
        <w:spacing w:line="272" w:lineRule="auto"/>
        <w:ind w:right="20"/>
        <w:rPr>
          <w:rFonts w:cs="Arial"/>
          <w:sz w:val="22"/>
        </w:rPr>
      </w:pPr>
    </w:p>
    <w:p w14:paraId="2AF89D66" w14:textId="7F687422" w:rsidR="0007720C" w:rsidRDefault="1C49C7D5" w:rsidP="00814490">
      <w:pPr>
        <w:spacing w:line="0" w:lineRule="atLeast"/>
        <w:rPr>
          <w:rFonts w:cs="Arial"/>
          <w:sz w:val="22"/>
        </w:rPr>
      </w:pPr>
      <w:r w:rsidRPr="0007720C">
        <w:rPr>
          <w:rFonts w:cs="Arial"/>
          <w:sz w:val="22"/>
        </w:rPr>
        <w:t>Trajanje</w:t>
      </w:r>
      <w:r w:rsidR="005F4676" w:rsidRPr="0007720C">
        <w:rPr>
          <w:rFonts w:cs="Arial"/>
          <w:sz w:val="22"/>
        </w:rPr>
        <w:t xml:space="preserve"> naročila</w:t>
      </w:r>
      <w:r w:rsidR="00814490" w:rsidRPr="0007720C">
        <w:rPr>
          <w:rFonts w:cs="Arial"/>
          <w:sz w:val="22"/>
        </w:rPr>
        <w:t xml:space="preserve"> in predmet</w:t>
      </w:r>
      <w:r w:rsidR="0007720C">
        <w:rPr>
          <w:rFonts w:cs="Arial"/>
          <w:sz w:val="22"/>
        </w:rPr>
        <w:t xml:space="preserve"> - </w:t>
      </w:r>
      <w:r w:rsidR="00B44788" w:rsidRPr="004113D3">
        <w:rPr>
          <w:rFonts w:cs="Arial"/>
          <w:sz w:val="22"/>
        </w:rPr>
        <w:t>Sklop 1</w:t>
      </w:r>
      <w:r w:rsidR="00203534">
        <w:rPr>
          <w:rFonts w:cs="Arial"/>
          <w:sz w:val="22"/>
        </w:rPr>
        <w:t xml:space="preserve">, Sklop 2 in </w:t>
      </w:r>
      <w:r w:rsidR="00B44788" w:rsidRPr="004113D3">
        <w:rPr>
          <w:rFonts w:cs="Arial"/>
          <w:sz w:val="22"/>
        </w:rPr>
        <w:t xml:space="preserve">Sklop </w:t>
      </w:r>
      <w:r w:rsidR="00203534">
        <w:rPr>
          <w:rFonts w:cs="Arial"/>
          <w:sz w:val="22"/>
        </w:rPr>
        <w:t>3</w:t>
      </w:r>
      <w:r w:rsidR="00CE194A">
        <w:rPr>
          <w:rFonts w:cs="Arial"/>
          <w:sz w:val="22"/>
        </w:rPr>
        <w:t>:</w:t>
      </w:r>
    </w:p>
    <w:p w14:paraId="1127D635" w14:textId="4051686D" w:rsidR="00203534" w:rsidRDefault="00203534" w:rsidP="00814490">
      <w:pPr>
        <w:spacing w:line="0" w:lineRule="atLeast"/>
        <w:rPr>
          <w:rFonts w:cs="Arial"/>
          <w:sz w:val="22"/>
        </w:rPr>
      </w:pPr>
    </w:p>
    <w:p w14:paraId="254313C3" w14:textId="4661A333" w:rsidR="00203534" w:rsidRPr="00203534" w:rsidRDefault="00203534" w:rsidP="00814490">
      <w:pPr>
        <w:spacing w:line="0" w:lineRule="atLeast"/>
        <w:rPr>
          <w:rFonts w:cs="Arial"/>
          <w:sz w:val="22"/>
        </w:rPr>
      </w:pPr>
      <w:r w:rsidRPr="00203534">
        <w:rPr>
          <w:rFonts w:cs="Arial"/>
          <w:sz w:val="22"/>
        </w:rPr>
        <w:t xml:space="preserve">Sklop 1: </w:t>
      </w:r>
      <w:r w:rsidR="00B44788" w:rsidRPr="00203534">
        <w:rPr>
          <w:rFonts w:cs="Arial"/>
          <w:sz w:val="22"/>
        </w:rPr>
        <w:t>Skrajni rok za dobavo</w:t>
      </w:r>
      <w:r w:rsidR="00E75A5D" w:rsidRPr="00203534">
        <w:rPr>
          <w:rFonts w:cs="Arial"/>
          <w:sz w:val="22"/>
        </w:rPr>
        <w:t xml:space="preserve"> vozil</w:t>
      </w:r>
      <w:r w:rsidR="00B44788" w:rsidRPr="00203534">
        <w:rPr>
          <w:rFonts w:cs="Arial"/>
          <w:sz w:val="22"/>
        </w:rPr>
        <w:t xml:space="preserve"> je </w:t>
      </w:r>
      <w:r w:rsidR="00B44788" w:rsidRPr="00203534">
        <w:rPr>
          <w:rFonts w:cs="Arial"/>
          <w:b/>
          <w:bCs/>
          <w:sz w:val="22"/>
        </w:rPr>
        <w:t>9</w:t>
      </w:r>
      <w:r w:rsidR="00A22E5C" w:rsidRPr="00203534">
        <w:rPr>
          <w:rFonts w:cs="Arial"/>
          <w:b/>
          <w:bCs/>
          <w:sz w:val="22"/>
        </w:rPr>
        <w:t xml:space="preserve"> (devet) </w:t>
      </w:r>
      <w:r w:rsidR="00103E73" w:rsidRPr="00203534">
        <w:rPr>
          <w:rFonts w:cs="Arial"/>
          <w:b/>
          <w:bCs/>
          <w:sz w:val="22"/>
        </w:rPr>
        <w:t>mesecev</w:t>
      </w:r>
      <w:r w:rsidR="00103E73" w:rsidRPr="00203534">
        <w:rPr>
          <w:rFonts w:cs="Arial"/>
          <w:sz w:val="22"/>
        </w:rPr>
        <w:t xml:space="preserve"> </w:t>
      </w:r>
      <w:r w:rsidR="00B44788" w:rsidRPr="00203534">
        <w:rPr>
          <w:rFonts w:cs="Arial"/>
          <w:sz w:val="22"/>
        </w:rPr>
        <w:t xml:space="preserve">od </w:t>
      </w:r>
      <w:r w:rsidRPr="00203534">
        <w:rPr>
          <w:rFonts w:cs="Arial"/>
          <w:sz w:val="22"/>
        </w:rPr>
        <w:t xml:space="preserve">sklenitve </w:t>
      </w:r>
      <w:r w:rsidR="00B44788" w:rsidRPr="00203534">
        <w:rPr>
          <w:rFonts w:cs="Arial"/>
          <w:sz w:val="22"/>
        </w:rPr>
        <w:t>pogodbe</w:t>
      </w:r>
    </w:p>
    <w:p w14:paraId="52A6D683" w14:textId="0AA30B46" w:rsidR="00203534" w:rsidRPr="00203534" w:rsidRDefault="00203534" w:rsidP="00814490">
      <w:pPr>
        <w:spacing w:line="0" w:lineRule="atLeast"/>
        <w:rPr>
          <w:rFonts w:cs="Arial"/>
          <w:sz w:val="22"/>
        </w:rPr>
      </w:pPr>
      <w:r w:rsidRPr="00203534">
        <w:rPr>
          <w:rFonts w:cs="Arial"/>
          <w:sz w:val="22"/>
        </w:rPr>
        <w:t xml:space="preserve">Sklop 2: Skrajni rok za dobavo vozil je </w:t>
      </w:r>
      <w:r w:rsidRPr="00203534">
        <w:rPr>
          <w:rFonts w:cs="Arial"/>
          <w:b/>
          <w:bCs/>
          <w:sz w:val="22"/>
        </w:rPr>
        <w:t xml:space="preserve">5 (pet) mesecev </w:t>
      </w:r>
      <w:r w:rsidRPr="00203534">
        <w:rPr>
          <w:rFonts w:cs="Arial"/>
          <w:sz w:val="22"/>
        </w:rPr>
        <w:t>od sklenitve pogodbe</w:t>
      </w:r>
    </w:p>
    <w:p w14:paraId="716DF615" w14:textId="3841F68F" w:rsidR="00203534" w:rsidRDefault="00203534" w:rsidP="00814490">
      <w:pPr>
        <w:spacing w:line="0" w:lineRule="atLeast"/>
        <w:rPr>
          <w:rFonts w:cs="Arial"/>
          <w:sz w:val="22"/>
        </w:rPr>
      </w:pPr>
      <w:r w:rsidRPr="00203534">
        <w:rPr>
          <w:rFonts w:cs="Arial"/>
          <w:sz w:val="22"/>
        </w:rPr>
        <w:t xml:space="preserve">Sklop 3: Skrajni rok za dobavo vozila je </w:t>
      </w:r>
      <w:r w:rsidRPr="00203534">
        <w:rPr>
          <w:rFonts w:cs="Arial"/>
          <w:b/>
          <w:bCs/>
          <w:sz w:val="22"/>
        </w:rPr>
        <w:t>5 (pet) mesecev</w:t>
      </w:r>
      <w:r w:rsidRPr="00203534">
        <w:rPr>
          <w:rFonts w:cs="Arial"/>
          <w:sz w:val="22"/>
        </w:rPr>
        <w:t xml:space="preserve"> od sklenitve pogodb</w:t>
      </w:r>
      <w:r>
        <w:rPr>
          <w:rFonts w:cs="Arial"/>
          <w:sz w:val="22"/>
        </w:rPr>
        <w:t>e.</w:t>
      </w:r>
    </w:p>
    <w:p w14:paraId="559CA0D8" w14:textId="74D35096" w:rsidR="00203534" w:rsidRDefault="00203534" w:rsidP="00814490">
      <w:pPr>
        <w:spacing w:line="0" w:lineRule="atLeast"/>
        <w:rPr>
          <w:rFonts w:cs="Arial"/>
          <w:sz w:val="22"/>
        </w:rPr>
      </w:pPr>
    </w:p>
    <w:p w14:paraId="684D71E1" w14:textId="11EB7499" w:rsidR="009B48AB" w:rsidRPr="007170F2" w:rsidRDefault="009B48AB" w:rsidP="00814490">
      <w:pPr>
        <w:spacing w:line="0" w:lineRule="atLeast"/>
        <w:rPr>
          <w:rFonts w:cs="Arial"/>
          <w:sz w:val="22"/>
        </w:rPr>
      </w:pPr>
      <w:r w:rsidRPr="007170F2">
        <w:rPr>
          <w:rFonts w:cs="Arial"/>
          <w:sz w:val="22"/>
        </w:rPr>
        <w:t>Podrobnejša specifikacija naročila (specifikacija</w:t>
      </w:r>
      <w:r w:rsidR="00B44788">
        <w:rPr>
          <w:rFonts w:cs="Arial"/>
          <w:sz w:val="22"/>
        </w:rPr>
        <w:t xml:space="preserve"> blaga</w:t>
      </w:r>
      <w:r w:rsidRPr="007170F2">
        <w:rPr>
          <w:rFonts w:cs="Arial"/>
          <w:sz w:val="22"/>
        </w:rPr>
        <w:t>,</w:t>
      </w:r>
      <w:r w:rsidR="00B44788">
        <w:rPr>
          <w:rFonts w:cs="Arial"/>
          <w:sz w:val="22"/>
        </w:rPr>
        <w:t xml:space="preserve"> </w:t>
      </w:r>
      <w:r w:rsidRPr="007170F2">
        <w:rPr>
          <w:rFonts w:cs="Arial"/>
          <w:sz w:val="22"/>
        </w:rPr>
        <w:t xml:space="preserve">količine in zahteve naročnika) je razvidna iz obrazca </w:t>
      </w:r>
      <w:r w:rsidR="00C27411">
        <w:rPr>
          <w:rFonts w:cs="Arial"/>
          <w:sz w:val="22"/>
        </w:rPr>
        <w:t>P</w:t>
      </w:r>
      <w:r w:rsidRPr="007170F2">
        <w:rPr>
          <w:rFonts w:cs="Arial"/>
          <w:sz w:val="22"/>
        </w:rPr>
        <w:t xml:space="preserve">redračun, </w:t>
      </w:r>
      <w:r w:rsidR="00C27411">
        <w:rPr>
          <w:rFonts w:cs="Arial"/>
          <w:sz w:val="22"/>
        </w:rPr>
        <w:t>T</w:t>
      </w:r>
      <w:r w:rsidRPr="007170F2">
        <w:rPr>
          <w:rFonts w:cs="Arial"/>
          <w:sz w:val="22"/>
        </w:rPr>
        <w:t>ehničnih specifikacij ter iz ostalih prilog dokumentacije v zvezi z oddajo javnega naročila.</w:t>
      </w:r>
    </w:p>
    <w:p w14:paraId="7E16B919" w14:textId="77777777" w:rsidR="009B48AB" w:rsidRPr="00442DE8"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562D2C7C" w14:textId="77777777" w:rsidR="00430469" w:rsidRPr="00A2234F" w:rsidRDefault="00430469" w:rsidP="00430469">
      <w:pPr>
        <w:spacing w:line="0" w:lineRule="atLeast"/>
        <w:rPr>
          <w:rFonts w:cs="Arial"/>
          <w:sz w:val="22"/>
        </w:rPr>
      </w:pPr>
      <w:r w:rsidRPr="00A2234F">
        <w:rPr>
          <w:rFonts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A2234F" w:rsidRDefault="00C91BF6" w:rsidP="001C59F5">
      <w:pPr>
        <w:pStyle w:val="Naslov1"/>
        <w:ind w:left="284"/>
        <w:rPr>
          <w:rFonts w:cs="Arial"/>
          <w:sz w:val="22"/>
          <w:szCs w:val="22"/>
        </w:rPr>
      </w:pPr>
      <w:bookmarkStart w:id="9" w:name="_Toc140214004"/>
      <w:r w:rsidRPr="00A2234F">
        <w:rPr>
          <w:rFonts w:cs="Arial"/>
          <w:sz w:val="22"/>
          <w:szCs w:val="22"/>
        </w:rPr>
        <w:t>NAČIN ODDAJE JAVNEGA NAROČILA</w:t>
      </w:r>
      <w:bookmarkEnd w:id="6"/>
      <w:bookmarkEnd w:id="7"/>
      <w:bookmarkEnd w:id="9"/>
    </w:p>
    <w:p w14:paraId="5682772B" w14:textId="0C5A1782"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7DA8ACD5"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pogodbo za posamezni sklop</w:t>
      </w:r>
      <w:r w:rsidRPr="006467ED">
        <w:rPr>
          <w:rFonts w:cs="Arial"/>
          <w:sz w:val="22"/>
        </w:rPr>
        <w:t xml:space="preserve"> z enim gospodarskim subjektom, in sicer s ponudnikom, ki bo v oddal dopustno ponudbo in ponudil ekonomsko najugodnejšo ponudbo, skladno z merili za izbor</w:t>
      </w:r>
      <w:r w:rsidR="004E00F0">
        <w:rPr>
          <w:rFonts w:cs="Arial"/>
          <w:sz w:val="22"/>
        </w:rPr>
        <w:t xml:space="preserve"> po posameznem sklopu</w:t>
      </w:r>
      <w:r w:rsidRPr="006467ED">
        <w:rPr>
          <w:rFonts w:cs="Arial"/>
          <w:sz w:val="22"/>
        </w:rPr>
        <w:t xml:space="preserve"> 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0A73E619"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po posameznem sklopu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74B7DEED" w:rsidR="00555ADC" w:rsidRPr="00DE5B67" w:rsidRDefault="00555ADC" w:rsidP="00555ADC">
      <w:pPr>
        <w:spacing w:line="0" w:lineRule="atLeast"/>
        <w:rPr>
          <w:rFonts w:cs="Arial"/>
          <w:sz w:val="22"/>
        </w:rPr>
      </w:pPr>
      <w:r w:rsidRPr="00DE5B67">
        <w:rPr>
          <w:rFonts w:cs="Arial"/>
          <w:sz w:val="22"/>
        </w:rPr>
        <w:t xml:space="preserve">Naročnik si pridržuje pravico do oddaje dodatnih naročil </w:t>
      </w:r>
      <w:r w:rsidR="00BD450F" w:rsidRPr="00DE5B67">
        <w:rPr>
          <w:rFonts w:cs="Arial"/>
          <w:sz w:val="22"/>
        </w:rPr>
        <w:t xml:space="preserve">po posameznem sklopu </w:t>
      </w:r>
      <w:r w:rsidRPr="00DE5B67">
        <w:rPr>
          <w:rFonts w:cs="Arial"/>
          <w:sz w:val="22"/>
        </w:rPr>
        <w:t>v skladu s 95. členom ZJN-3.</w:t>
      </w:r>
    </w:p>
    <w:p w14:paraId="2E29A698" w14:textId="77777777"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140214005"/>
      <w:bookmarkEnd w:id="12"/>
      <w:bookmarkEnd w:id="13"/>
      <w:bookmarkEnd w:id="14"/>
      <w:bookmarkEnd w:id="15"/>
      <w:bookmarkEnd w:id="16"/>
      <w:r w:rsidRPr="00A2234F">
        <w:rPr>
          <w:rFonts w:cs="Arial"/>
          <w:sz w:val="22"/>
          <w:szCs w:val="22"/>
        </w:rPr>
        <w:lastRenderedPageBreak/>
        <w:t>rOK IN NAČIN PREDLOŽITVE PONUDBE</w:t>
      </w:r>
      <w:bookmarkEnd w:id="10"/>
      <w:bookmarkEnd w:id="11"/>
      <w:bookmarkEnd w:id="17"/>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Z oddajo ponudbe 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490FA1B5"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1D2AE6">
        <w:rPr>
          <w:rFonts w:cs="Arial"/>
          <w:b/>
          <w:sz w:val="22"/>
          <w:lang w:eastAsia="sl-SI"/>
        </w:rPr>
        <w:t xml:space="preserve">najkasneje do </w:t>
      </w:r>
      <w:r w:rsidR="001D2AE6" w:rsidRPr="001D2AE6">
        <w:rPr>
          <w:rFonts w:cs="Arial"/>
          <w:b/>
          <w:sz w:val="22"/>
          <w:lang w:eastAsia="sl-SI"/>
        </w:rPr>
        <w:t>26</w:t>
      </w:r>
      <w:r w:rsidRPr="001D2AE6">
        <w:rPr>
          <w:rFonts w:cs="Arial"/>
          <w:b/>
          <w:sz w:val="22"/>
        </w:rPr>
        <w:t>.</w:t>
      </w:r>
      <w:r w:rsidR="001D2AE6" w:rsidRPr="001D2AE6">
        <w:rPr>
          <w:rFonts w:cs="Arial"/>
          <w:b/>
          <w:sz w:val="22"/>
        </w:rPr>
        <w:t>06</w:t>
      </w:r>
      <w:r w:rsidRPr="001D2AE6">
        <w:rPr>
          <w:rFonts w:cs="Arial"/>
          <w:b/>
          <w:sz w:val="22"/>
        </w:rPr>
        <w:t>.202</w:t>
      </w:r>
      <w:r w:rsidR="00203534" w:rsidRPr="001D2AE6">
        <w:rPr>
          <w:rFonts w:cs="Arial"/>
          <w:b/>
          <w:sz w:val="22"/>
        </w:rPr>
        <w:t>4</w:t>
      </w:r>
      <w:r w:rsidRPr="001D2AE6">
        <w:rPr>
          <w:rFonts w:cs="Arial"/>
          <w:i/>
          <w:sz w:val="22"/>
        </w:rPr>
        <w:t xml:space="preserve"> </w:t>
      </w:r>
      <w:r w:rsidRPr="001D2AE6">
        <w:rPr>
          <w:rFonts w:cs="Arial"/>
          <w:b/>
          <w:sz w:val="22"/>
        </w:rPr>
        <w:t>do 10:00</w:t>
      </w:r>
      <w:r w:rsidRPr="001D2AE6">
        <w:rPr>
          <w:rFonts w:cs="Arial"/>
          <w:sz w:val="22"/>
        </w:rPr>
        <w:t xml:space="preserve"> </w:t>
      </w:r>
      <w:r w:rsidRPr="001D2AE6">
        <w:rPr>
          <w:rFonts w:cs="Arial"/>
          <w:b/>
          <w:sz w:val="22"/>
        </w:rPr>
        <w:t>ure</w:t>
      </w:r>
      <w:r w:rsidRPr="001D2AE6">
        <w:rPr>
          <w:rFonts w:cs="Arial"/>
          <w:sz w:val="22"/>
        </w:rPr>
        <w:t>.</w:t>
      </w:r>
      <w:r w:rsidRPr="001D2AE6">
        <w:rPr>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5BF7C72" w:rsidR="00081896" w:rsidRDefault="00081896" w:rsidP="00081896">
      <w:pPr>
        <w:rPr>
          <w:sz w:val="22"/>
        </w:rPr>
      </w:pPr>
      <w:r w:rsidRPr="00081896">
        <w:rPr>
          <w:sz w:val="22"/>
        </w:rPr>
        <w:t>Po preteku roka za predložitev ponudb ponudbe ne bo več mogoče oddati.</w:t>
      </w:r>
    </w:p>
    <w:p w14:paraId="3E15F8DB" w14:textId="6BF8C26C" w:rsidR="004E7360" w:rsidRPr="00C103B3" w:rsidRDefault="004E7360" w:rsidP="00081896">
      <w:pPr>
        <w:rPr>
          <w:color w:val="FF0000"/>
          <w:sz w:val="22"/>
        </w:rPr>
      </w:pPr>
    </w:p>
    <w:p w14:paraId="0F7B17A1" w14:textId="12F00791" w:rsidR="00081896" w:rsidRPr="0041030D" w:rsidRDefault="00081896" w:rsidP="00081896">
      <w:pPr>
        <w:rPr>
          <w:rFonts w:cs="Arial"/>
          <w:b/>
          <w:bCs/>
          <w:sz w:val="22"/>
        </w:rPr>
      </w:pPr>
      <w:r w:rsidRPr="0041030D">
        <w:rPr>
          <w:rFonts w:cs="Arial"/>
          <w:b/>
          <w:bCs/>
          <w:sz w:val="22"/>
        </w:rPr>
        <w:t xml:space="preserve">Dostop do povezave za oddajo elektronske ponudbe v tem postopku javnega naročila je na naslednji povezavi: </w:t>
      </w:r>
    </w:p>
    <w:p w14:paraId="6239727F" w14:textId="50EA5D0F" w:rsidR="0041030D" w:rsidRDefault="0041030D" w:rsidP="00081896">
      <w:pPr>
        <w:rPr>
          <w:rFonts w:cs="Arial"/>
          <w:b/>
          <w:bCs/>
          <w:color w:val="FF0000"/>
          <w:sz w:val="22"/>
        </w:rPr>
      </w:pPr>
    </w:p>
    <w:p w14:paraId="4A00EA01" w14:textId="2A0FA1D6" w:rsidR="0041030D" w:rsidRDefault="004F7E31" w:rsidP="00081896">
      <w:pPr>
        <w:rPr>
          <w:rFonts w:cs="Arial"/>
          <w:b/>
          <w:bCs/>
          <w:color w:val="FF0000"/>
          <w:sz w:val="22"/>
        </w:rPr>
      </w:pPr>
      <w:hyperlink r:id="rId15" w:history="1">
        <w:r w:rsidR="0041030D" w:rsidRPr="00D5109C">
          <w:rPr>
            <w:rStyle w:val="Hiperpovezava"/>
            <w:rFonts w:cs="Arial"/>
            <w:b/>
            <w:bCs/>
            <w:sz w:val="22"/>
          </w:rPr>
          <w:t>https://ejn.gov.si/ponudba/pages/aktualno/aktualno_jnc_podrobno.xhtml?zadevaId=40954</w:t>
        </w:r>
      </w:hyperlink>
    </w:p>
    <w:p w14:paraId="2B909175" w14:textId="77777777" w:rsidR="0041030D" w:rsidRPr="00C103B3" w:rsidRDefault="0041030D" w:rsidP="00081896">
      <w:pPr>
        <w:rPr>
          <w:rFonts w:cs="Arial"/>
          <w:b/>
          <w:bCs/>
          <w:color w:val="FF0000"/>
          <w:sz w:val="22"/>
        </w:rPr>
      </w:pPr>
    </w:p>
    <w:p w14:paraId="162C50A8" w14:textId="0D6D6FB6" w:rsidR="00FE0500" w:rsidRPr="00A2234F" w:rsidRDefault="001E1797" w:rsidP="00372F46">
      <w:pPr>
        <w:pStyle w:val="Naslov1"/>
        <w:ind w:left="142" w:hanging="142"/>
        <w:rPr>
          <w:rFonts w:cs="Arial"/>
          <w:sz w:val="22"/>
          <w:szCs w:val="22"/>
        </w:rPr>
      </w:pPr>
      <w:bookmarkStart w:id="18" w:name="_Toc467501160"/>
      <w:bookmarkStart w:id="19" w:name="_Toc467501161"/>
      <w:bookmarkStart w:id="20" w:name="_Toc336851733"/>
      <w:bookmarkStart w:id="21" w:name="_Toc336851781"/>
      <w:bookmarkStart w:id="22" w:name="_Toc140214006"/>
      <w:bookmarkEnd w:id="18"/>
      <w:bookmarkEnd w:id="19"/>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0"/>
      <w:bookmarkEnd w:id="21"/>
      <w:bookmarkEnd w:id="22"/>
      <w:r w:rsidR="00B55B72" w:rsidRPr="00A2234F">
        <w:rPr>
          <w:rFonts w:cs="Arial"/>
          <w:sz w:val="22"/>
          <w:szCs w:val="22"/>
        </w:rPr>
        <w:t xml:space="preserve"> </w:t>
      </w:r>
    </w:p>
    <w:p w14:paraId="1F906C3E" w14:textId="05788F4E" w:rsidR="006B3B55" w:rsidRPr="00CE4951" w:rsidRDefault="006B3B55" w:rsidP="006B3B55">
      <w:pPr>
        <w:rPr>
          <w:rFonts w:cs="Arial"/>
          <w:sz w:val="22"/>
          <w:lang w:eastAsia="sl-SI"/>
        </w:rPr>
      </w:pPr>
      <w:r w:rsidRPr="00A2234F">
        <w:rPr>
          <w:rFonts w:cs="Arial"/>
          <w:sz w:val="22"/>
        </w:rPr>
        <w:t>Odpiranje ponudb bo potekalo avtomatično v sistemu e-JN dne</w:t>
      </w:r>
      <w:r w:rsidR="00C27411">
        <w:rPr>
          <w:rFonts w:cs="Arial"/>
          <w:sz w:val="22"/>
        </w:rPr>
        <w:t xml:space="preserve"> </w:t>
      </w:r>
      <w:r w:rsidR="00F146DC" w:rsidRPr="00F146DC">
        <w:rPr>
          <w:rFonts w:cs="Arial"/>
          <w:b/>
          <w:bCs/>
          <w:sz w:val="22"/>
        </w:rPr>
        <w:t>26</w:t>
      </w:r>
      <w:r w:rsidR="003D18CA" w:rsidRPr="00F146DC">
        <w:rPr>
          <w:rFonts w:cs="Arial"/>
          <w:b/>
          <w:bCs/>
          <w:sz w:val="22"/>
        </w:rPr>
        <w:t>.</w:t>
      </w:r>
      <w:r w:rsidR="00F146DC" w:rsidRPr="00F146DC">
        <w:rPr>
          <w:rFonts w:cs="Arial"/>
          <w:b/>
          <w:bCs/>
          <w:sz w:val="22"/>
        </w:rPr>
        <w:t>06</w:t>
      </w:r>
      <w:r w:rsidR="003D18CA" w:rsidRPr="00F146DC">
        <w:rPr>
          <w:rFonts w:cs="Arial"/>
          <w:b/>
          <w:bCs/>
          <w:sz w:val="22"/>
        </w:rPr>
        <w:t>.202</w:t>
      </w:r>
      <w:r w:rsidR="00C103B3" w:rsidRPr="00F146DC">
        <w:rPr>
          <w:rFonts w:cs="Arial"/>
          <w:b/>
          <w:bCs/>
          <w:sz w:val="22"/>
        </w:rPr>
        <w:t>4</w:t>
      </w:r>
      <w:r w:rsidR="003D18CA" w:rsidRPr="00F146DC">
        <w:rPr>
          <w:rFonts w:cs="Arial"/>
          <w:sz w:val="22"/>
        </w:rPr>
        <w:t xml:space="preserve"> </w:t>
      </w:r>
      <w:r w:rsidRPr="00F146DC">
        <w:rPr>
          <w:rFonts w:cs="Arial"/>
          <w:sz w:val="22"/>
        </w:rPr>
        <w:t xml:space="preserve"> </w:t>
      </w:r>
      <w:r w:rsidRPr="0011338A">
        <w:rPr>
          <w:rFonts w:cs="Arial"/>
          <w:sz w:val="22"/>
        </w:rPr>
        <w:t xml:space="preserve">in se bo začelo </w:t>
      </w:r>
      <w:r w:rsidRPr="009C18BB">
        <w:rPr>
          <w:rFonts w:cs="Arial"/>
          <w:b/>
          <w:sz w:val="22"/>
        </w:rPr>
        <w:t xml:space="preserve">ob </w:t>
      </w:r>
      <w:r w:rsidR="002F5716" w:rsidRPr="009C18BB">
        <w:rPr>
          <w:rFonts w:cs="Arial"/>
          <w:b/>
          <w:sz w:val="22"/>
        </w:rPr>
        <w:t>11:0</w:t>
      </w:r>
      <w:r w:rsidR="00513FC6" w:rsidRPr="009C18BB">
        <w:rPr>
          <w:rFonts w:cs="Arial"/>
          <w:b/>
          <w:sz w:val="22"/>
        </w:rPr>
        <w:t>0</w:t>
      </w:r>
      <w:r w:rsidRPr="009C18BB">
        <w:rPr>
          <w:rFonts w:cs="Arial"/>
          <w:b/>
          <w:sz w:val="22"/>
        </w:rPr>
        <w:t xml:space="preserve"> uri</w:t>
      </w:r>
      <w:r w:rsidRPr="009C18BB">
        <w:rPr>
          <w:rFonts w:cs="Arial"/>
          <w:sz w:val="22"/>
        </w:rPr>
        <w:t xml:space="preserve"> </w:t>
      </w:r>
      <w:r w:rsidRPr="00CE4951">
        <w:rPr>
          <w:rFonts w:cs="Arial"/>
          <w:sz w:val="22"/>
        </w:rPr>
        <w:t xml:space="preserve">na spletnem naslovu </w:t>
      </w:r>
      <w:hyperlink r:id="rId16" w:history="1">
        <w:r w:rsidRPr="00CE4951">
          <w:rPr>
            <w:rStyle w:val="Hiperpovezava"/>
            <w:rFonts w:cs="Arial"/>
            <w:color w:val="auto"/>
            <w:sz w:val="22"/>
            <w:lang w:eastAsia="sl-SI"/>
          </w:rPr>
          <w:t>https://ejn.gov.si</w:t>
        </w:r>
      </w:hyperlink>
      <w:r w:rsidRPr="00CE4951">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40214007"/>
      <w:bookmarkEnd w:id="23"/>
      <w:bookmarkEnd w:id="24"/>
      <w:bookmarkEnd w:id="25"/>
      <w:bookmarkEnd w:id="26"/>
      <w:bookmarkEnd w:id="27"/>
      <w:bookmarkEnd w:id="28"/>
      <w:bookmarkEnd w:id="29"/>
      <w:r w:rsidRPr="00A2234F">
        <w:rPr>
          <w:rFonts w:cs="Arial"/>
          <w:sz w:val="22"/>
          <w:szCs w:val="22"/>
        </w:rPr>
        <w:t>PRAVNA PODLAGA</w:t>
      </w:r>
      <w:bookmarkEnd w:id="30"/>
      <w:bookmarkEnd w:id="31"/>
      <w:bookmarkEnd w:id="32"/>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3" w:name="_Toc464638497"/>
      <w:bookmarkStart w:id="34" w:name="_Toc464638498"/>
      <w:bookmarkStart w:id="35" w:name="_Toc336851735"/>
      <w:bookmarkStart w:id="36" w:name="_Toc336851783"/>
      <w:bookmarkStart w:id="37" w:name="_Toc371662750"/>
      <w:bookmarkStart w:id="38" w:name="_Toc140214008"/>
      <w:bookmarkStart w:id="39" w:name="_Toc336851736"/>
      <w:bookmarkStart w:id="40" w:name="_Toc336851784"/>
      <w:bookmarkEnd w:id="33"/>
      <w:bookmarkEnd w:id="34"/>
      <w:r w:rsidRPr="00A2234F">
        <w:rPr>
          <w:rFonts w:cs="Arial"/>
          <w:sz w:val="22"/>
          <w:szCs w:val="22"/>
        </w:rPr>
        <w:lastRenderedPageBreak/>
        <w:t xml:space="preserve">TEMELJNA PRAVILA </w:t>
      </w:r>
      <w:bookmarkEnd w:id="35"/>
      <w:bookmarkEnd w:id="36"/>
      <w:r w:rsidRPr="00A2234F">
        <w:rPr>
          <w:rFonts w:cs="Arial"/>
          <w:sz w:val="22"/>
          <w:szCs w:val="22"/>
        </w:rPr>
        <w:t>za dostop, obvestila in pojasnila v zvezi z razpisno dokumentacijo</w:t>
      </w:r>
      <w:bookmarkEnd w:id="37"/>
      <w:bookmarkEnd w:id="38"/>
    </w:p>
    <w:p w14:paraId="79DDB006" w14:textId="77777777" w:rsidR="00400A3C" w:rsidRPr="00A2234F" w:rsidRDefault="00C91BF6" w:rsidP="00400A3C">
      <w:pPr>
        <w:pStyle w:val="Naslov2"/>
        <w:rPr>
          <w:rFonts w:eastAsia="Calibri" w:cs="Arial"/>
          <w:b w:val="0"/>
          <w:smallCaps w:val="0"/>
          <w:sz w:val="22"/>
          <w:szCs w:val="22"/>
        </w:rPr>
      </w:pPr>
      <w:bookmarkStart w:id="41" w:name="_Toc140214009"/>
      <w:r w:rsidRPr="00A2234F">
        <w:rPr>
          <w:rFonts w:cs="Arial"/>
          <w:sz w:val="22"/>
          <w:szCs w:val="22"/>
        </w:rPr>
        <w:t>d</w:t>
      </w:r>
      <w:r w:rsidR="00400A3C" w:rsidRPr="00A2234F">
        <w:rPr>
          <w:rFonts w:cs="Arial"/>
          <w:sz w:val="22"/>
          <w:szCs w:val="22"/>
        </w:rPr>
        <w:t>ostop do razpisne dokumentacije</w:t>
      </w:r>
      <w:bookmarkEnd w:id="39"/>
      <w:bookmarkEnd w:id="40"/>
      <w:bookmarkEnd w:id="41"/>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2" w:name="_Toc464638501"/>
      <w:bookmarkStart w:id="43" w:name="_Toc464638503"/>
      <w:bookmarkStart w:id="44" w:name="_Toc336851737"/>
      <w:bookmarkStart w:id="45" w:name="_Toc336851785"/>
      <w:bookmarkStart w:id="46" w:name="_Toc140214010"/>
      <w:bookmarkEnd w:id="42"/>
      <w:bookmarkEnd w:id="43"/>
      <w:r w:rsidRPr="00A2234F">
        <w:rPr>
          <w:rFonts w:cs="Arial"/>
          <w:sz w:val="22"/>
          <w:szCs w:val="22"/>
        </w:rPr>
        <w:t>obvestila in pojasnila v zvezi z razpisno dokumentacijo</w:t>
      </w:r>
      <w:bookmarkEnd w:id="44"/>
      <w:bookmarkEnd w:id="45"/>
      <w:bookmarkEnd w:id="46"/>
    </w:p>
    <w:p w14:paraId="0EB81305" w14:textId="77777777" w:rsidR="00BA7A4A" w:rsidRPr="00A2234F" w:rsidRDefault="00BA7A4A" w:rsidP="00BA7A4A">
      <w:pPr>
        <w:rPr>
          <w:rFonts w:cs="Arial"/>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01A7949A" w:rsidR="00BA7A4A" w:rsidRPr="009A4349" w:rsidRDefault="00BA7A4A" w:rsidP="00BA7A4A">
      <w:pPr>
        <w:rPr>
          <w:rFonts w:cs="Arial"/>
          <w:b/>
          <w:bCs/>
          <w:color w:val="FF0000"/>
          <w:sz w:val="22"/>
        </w:rPr>
      </w:pPr>
      <w:r w:rsidRPr="00A2234F">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18335F">
        <w:rPr>
          <w:rFonts w:cs="Arial"/>
          <w:sz w:val="22"/>
        </w:rPr>
        <w:t>vključno</w:t>
      </w:r>
      <w:r w:rsidR="003F6704" w:rsidRPr="0018335F">
        <w:rPr>
          <w:rFonts w:cs="Arial"/>
          <w:sz w:val="22"/>
        </w:rPr>
        <w:t xml:space="preserve"> </w:t>
      </w:r>
      <w:r w:rsidR="0018335F" w:rsidRPr="0018335F">
        <w:rPr>
          <w:rFonts w:cs="Arial"/>
          <w:b/>
          <w:bCs/>
          <w:sz w:val="22"/>
        </w:rPr>
        <w:t>14</w:t>
      </w:r>
      <w:r w:rsidR="00F64480" w:rsidRPr="0018335F">
        <w:rPr>
          <w:rFonts w:cs="Arial"/>
          <w:b/>
          <w:bCs/>
          <w:sz w:val="22"/>
        </w:rPr>
        <w:t>.</w:t>
      </w:r>
      <w:r w:rsidR="0018335F" w:rsidRPr="0018335F">
        <w:rPr>
          <w:rFonts w:cs="Arial"/>
          <w:b/>
          <w:bCs/>
          <w:sz w:val="22"/>
        </w:rPr>
        <w:t>06</w:t>
      </w:r>
      <w:r w:rsidR="00F64480" w:rsidRPr="0018335F">
        <w:rPr>
          <w:rFonts w:cs="Arial"/>
          <w:b/>
          <w:bCs/>
          <w:sz w:val="22"/>
        </w:rPr>
        <w:t>.202</w:t>
      </w:r>
      <w:r w:rsidR="003F6704" w:rsidRPr="0018335F">
        <w:rPr>
          <w:rFonts w:cs="Arial"/>
          <w:b/>
          <w:bCs/>
          <w:sz w:val="22"/>
        </w:rPr>
        <w:t>4</w:t>
      </w:r>
      <w:r w:rsidRPr="0018335F">
        <w:rPr>
          <w:rFonts w:cs="Arial"/>
          <w:b/>
          <w:bCs/>
          <w:sz w:val="22"/>
        </w:rPr>
        <w:t xml:space="preserve"> do </w:t>
      </w:r>
      <w:r w:rsidR="00316076">
        <w:rPr>
          <w:rFonts w:cs="Arial"/>
          <w:b/>
          <w:bCs/>
          <w:sz w:val="22"/>
        </w:rPr>
        <w:t>10</w:t>
      </w:r>
      <w:r w:rsidR="00F64480" w:rsidRPr="0018335F">
        <w:rPr>
          <w:rFonts w:cs="Arial"/>
          <w:b/>
          <w:bCs/>
          <w:sz w:val="22"/>
        </w:rPr>
        <w:t>:</w:t>
      </w:r>
      <w:r w:rsidR="00D83EF9" w:rsidRPr="0018335F">
        <w:rPr>
          <w:rFonts w:cs="Arial"/>
          <w:b/>
          <w:bCs/>
          <w:sz w:val="22"/>
        </w:rPr>
        <w:t>00</w:t>
      </w:r>
      <w:r w:rsidRPr="0018335F">
        <w:rPr>
          <w:rFonts w:cs="Arial"/>
          <w:b/>
          <w:bCs/>
          <w:sz w:val="22"/>
        </w:rPr>
        <w:t xml:space="preserve"> ure</w:t>
      </w:r>
      <w:r w:rsidR="00F64480" w:rsidRPr="0018335F">
        <w:rPr>
          <w:rFonts w:cs="Arial"/>
          <w:b/>
          <w:bCs/>
          <w:sz w:val="22"/>
        </w:rPr>
        <w:t>.</w:t>
      </w:r>
      <w:r w:rsidRPr="0018335F">
        <w:rPr>
          <w:rFonts w:cs="Arial"/>
          <w:b/>
          <w:bCs/>
          <w:sz w:val="22"/>
        </w:rPr>
        <w:t xml:space="preserve">  </w:t>
      </w:r>
    </w:p>
    <w:p w14:paraId="251635F8" w14:textId="77777777" w:rsidR="00BA7A4A" w:rsidRPr="009A4349" w:rsidRDefault="00BA7A4A" w:rsidP="00BA7A4A">
      <w:pPr>
        <w:rPr>
          <w:rFonts w:cs="Arial"/>
          <w:b/>
          <w:bCs/>
          <w:color w:val="FF0000"/>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67" w:name="_Toc140214011"/>
      <w:r w:rsidRPr="00A2234F">
        <w:rPr>
          <w:rFonts w:cs="Arial"/>
          <w:sz w:val="22"/>
          <w:szCs w:val="22"/>
        </w:rPr>
        <w:t>POGOJI ZA SODELOVANJE IN RAZLOGI ZA IZKLJUČITEV</w:t>
      </w:r>
      <w:bookmarkEnd w:id="67"/>
    </w:p>
    <w:p w14:paraId="19262344" w14:textId="77777777" w:rsidR="005B48AD" w:rsidRPr="00A2234F" w:rsidRDefault="002838E4" w:rsidP="005B48AD">
      <w:pPr>
        <w:pStyle w:val="Naslov2"/>
        <w:rPr>
          <w:rFonts w:cs="Arial"/>
          <w:sz w:val="22"/>
          <w:szCs w:val="22"/>
        </w:rPr>
      </w:pPr>
      <w:bookmarkStart w:id="68" w:name="_Toc140214012"/>
      <w:r w:rsidRPr="00A2234F">
        <w:rPr>
          <w:rFonts w:cs="Arial"/>
          <w:sz w:val="22"/>
          <w:szCs w:val="22"/>
        </w:rPr>
        <w:t>ugotavljanje sposobnosti za sodelovanje v postopku oddaje javnega naročila in dokazila</w:t>
      </w:r>
      <w:bookmarkEnd w:id="68"/>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w:t>
      </w:r>
      <w:r w:rsidRPr="00A2234F">
        <w:rPr>
          <w:rFonts w:cs="Arial"/>
          <w:sz w:val="22"/>
          <w:lang w:eastAsia="zh-CN"/>
        </w:rPr>
        <w:lastRenderedPageBreak/>
        <w:t xml:space="preserve">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9"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A2234F" w:rsidRDefault="00470C58" w:rsidP="00470C58">
      <w:pPr>
        <w:rPr>
          <w:rFonts w:cs="Arial"/>
          <w:sz w:val="22"/>
        </w:rPr>
      </w:pPr>
    </w:p>
    <w:p w14:paraId="2356AE4D" w14:textId="6BB4BCCB" w:rsidR="00470C58" w:rsidRPr="009D0FF2" w:rsidRDefault="00470C58" w:rsidP="00470C58">
      <w:pPr>
        <w:rPr>
          <w:rFonts w:cs="Arial"/>
          <w:sz w:val="22"/>
        </w:rPr>
      </w:pPr>
      <w:r w:rsidRPr="009D0FF2">
        <w:rPr>
          <w:rFonts w:cs="Arial"/>
          <w:sz w:val="22"/>
        </w:rPr>
        <w:t>Za skupne ponudbe in ponudbe s podizvajalci je treba upoštevati še točki 10.</w:t>
      </w:r>
      <w:r w:rsidR="009D0FF2" w:rsidRPr="009D0FF2">
        <w:rPr>
          <w:rFonts w:cs="Arial"/>
          <w:sz w:val="22"/>
        </w:rPr>
        <w:t>4</w:t>
      </w:r>
      <w:r w:rsidRPr="009D0FF2">
        <w:rPr>
          <w:rFonts w:cs="Arial"/>
          <w:sz w:val="22"/>
        </w:rPr>
        <w:t>.1 (Skupna ponudba) in 10.</w:t>
      </w:r>
      <w:r w:rsidR="009D0FF2" w:rsidRPr="009D0FF2">
        <w:rPr>
          <w:rFonts w:cs="Arial"/>
          <w:sz w:val="22"/>
        </w:rPr>
        <w:t>5</w:t>
      </w:r>
      <w:r w:rsidRPr="009D0FF2">
        <w:rPr>
          <w:rFonts w:cs="Arial"/>
          <w:sz w:val="22"/>
        </w:rPr>
        <w:t>.2 (Ponudba s podizvajalci) teh navodil.</w:t>
      </w:r>
    </w:p>
    <w:p w14:paraId="209AB99C" w14:textId="43E31699" w:rsidR="00470C58" w:rsidRPr="004966D2" w:rsidRDefault="00470C58" w:rsidP="004966D2">
      <w:pPr>
        <w:pStyle w:val="Naslov2"/>
        <w:rPr>
          <w:rFonts w:cs="Arial"/>
          <w:iCs/>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4021401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966D2">
        <w:rPr>
          <w:rFonts w:cs="Arial"/>
          <w:iCs/>
          <w:sz w:val="22"/>
          <w:szCs w:val="22"/>
        </w:rPr>
        <w:t>Razlogi za izključitev</w:t>
      </w:r>
      <w:bookmarkEnd w:id="86"/>
    </w:p>
    <w:p w14:paraId="6D505033" w14:textId="1FD70E38" w:rsidR="00591C59" w:rsidRDefault="00591C59" w:rsidP="00591C59">
      <w:pPr>
        <w:rPr>
          <w:rFonts w:cs="Arial"/>
          <w:sz w:val="22"/>
        </w:rPr>
      </w:pPr>
    </w:p>
    <w:p w14:paraId="4234C08B" w14:textId="17DE02D7" w:rsidR="00932A81" w:rsidRPr="006377C0" w:rsidRDefault="00932A81" w:rsidP="009C7331">
      <w:pPr>
        <w:pStyle w:val="Odstavekseznama"/>
        <w:numPr>
          <w:ilvl w:val="0"/>
          <w:numId w:val="21"/>
        </w:numPr>
        <w:ind w:left="360"/>
        <w:rPr>
          <w:rFonts w:cs="Arial"/>
          <w:b/>
          <w:bCs/>
          <w:sz w:val="22"/>
        </w:rPr>
      </w:pPr>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0D453BF" w14:textId="77777777" w:rsidR="00593E25" w:rsidRDefault="00593E25" w:rsidP="00932A81">
      <w:pPr>
        <w:rPr>
          <w:rFonts w:cs="Arial"/>
          <w:sz w:val="22"/>
        </w:rPr>
      </w:pPr>
    </w:p>
    <w:p w14:paraId="6FBA47A2" w14:textId="59021591" w:rsidR="00312250" w:rsidRDefault="00932A81" w:rsidP="00593E25">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sidR="00593E25">
        <w:rPr>
          <w:rFonts w:cs="Arial"/>
          <w:sz w:val="22"/>
        </w:rPr>
        <w:t xml:space="preserve"> </w:t>
      </w:r>
    </w:p>
    <w:p w14:paraId="4002384A" w14:textId="77777777" w:rsidR="006377C0" w:rsidRDefault="006377C0" w:rsidP="00593E25">
      <w:pPr>
        <w:rPr>
          <w:rFonts w:cs="Arial"/>
          <w:sz w:val="22"/>
        </w:rPr>
      </w:pPr>
    </w:p>
    <w:p w14:paraId="2D380AF8" w14:textId="7F1947D9" w:rsidR="00593E25" w:rsidRPr="00B057EF" w:rsidRDefault="00593E25" w:rsidP="00593E25">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sidR="006377C0">
        <w:rPr>
          <w:rFonts w:cs="Arial"/>
          <w:sz w:val="22"/>
        </w:rPr>
        <w:t xml:space="preserve"> </w:t>
      </w:r>
      <w:r w:rsidR="00F36C23">
        <w:rPr>
          <w:rFonts w:cs="Arial"/>
          <w:sz w:val="22"/>
        </w:rPr>
        <w:t>Gospodarski subjekt v</w:t>
      </w:r>
      <w:r w:rsidR="00312250">
        <w:rPr>
          <w:rFonts w:cs="Arial"/>
          <w:sz w:val="22"/>
        </w:rPr>
        <w:t xml:space="preserve"> Del II: Informacije o povezavi z gospodarskim subjektom, Oddelek B: Informacije o predstavnikih gospodarskega subjekta med drugim vpiše </w:t>
      </w:r>
      <w:r w:rsidR="00312250" w:rsidRPr="00B057EF">
        <w:rPr>
          <w:rFonts w:cs="Arial"/>
          <w:b/>
          <w:bCs/>
          <w:sz w:val="22"/>
          <w:u w:val="single"/>
        </w:rPr>
        <w:t>podatek o EMŠO za vsakega predstavnika gospodarskega subjekta.</w:t>
      </w:r>
    </w:p>
    <w:p w14:paraId="69F2189C" w14:textId="77777777" w:rsidR="00593E25" w:rsidRPr="009065B6" w:rsidRDefault="00593E25" w:rsidP="00932A81">
      <w:pPr>
        <w:rPr>
          <w:rFonts w:cs="Arial"/>
          <w:sz w:val="22"/>
        </w:rPr>
      </w:pPr>
    </w:p>
    <w:p w14:paraId="5D2F018B" w14:textId="15DD15F5"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73B40F6" w14:textId="77777777" w:rsidR="00932A81" w:rsidRPr="009065B6" w:rsidRDefault="00932A81" w:rsidP="00932A81">
      <w:pPr>
        <w:rPr>
          <w:rFonts w:cs="Arial"/>
          <w:b/>
          <w:bCs/>
          <w:sz w:val="22"/>
        </w:rPr>
      </w:pPr>
    </w:p>
    <w:p w14:paraId="5737EA51" w14:textId="77777777" w:rsidR="00932A81" w:rsidRPr="006377C0" w:rsidRDefault="00932A81" w:rsidP="00932A81">
      <w:pPr>
        <w:rPr>
          <w:rFonts w:cs="Arial"/>
          <w:b/>
          <w:bCs/>
          <w:sz w:val="22"/>
        </w:rPr>
      </w:pPr>
      <w:r w:rsidRPr="009065B6">
        <w:rPr>
          <w:rFonts w:cs="Arial"/>
          <w:sz w:val="22"/>
        </w:rPr>
        <w:t>2.</w:t>
      </w:r>
      <w:r w:rsidRPr="009065B6">
        <w:rPr>
          <w:rFonts w:cs="Arial"/>
          <w:sz w:val="22"/>
        </w:rPr>
        <w:tab/>
      </w:r>
      <w:r w:rsidRPr="006377C0">
        <w:rPr>
          <w:rFonts w:cs="Arial"/>
          <w:b/>
          <w:bCs/>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w:t>
      </w:r>
      <w:r w:rsidRPr="006377C0">
        <w:rPr>
          <w:rFonts w:cs="Arial"/>
          <w:b/>
          <w:bCs/>
          <w:sz w:val="22"/>
        </w:rPr>
        <w:lastRenderedPageBreak/>
        <w:t>davčnih odtegljajev za dohodke iz delovnega razmerja za obdobje zadnjih pet let do roka za oddajo prijave ali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E8AC080" w14:textId="77777777" w:rsidR="00932A81" w:rsidRPr="009065B6" w:rsidRDefault="00932A81" w:rsidP="00932A81">
      <w:pPr>
        <w:rPr>
          <w:rFonts w:cs="Arial"/>
          <w:sz w:val="22"/>
        </w:rPr>
      </w:pPr>
    </w:p>
    <w:p w14:paraId="0C07C92B" w14:textId="77777777" w:rsidR="00932A81" w:rsidRPr="006B7168" w:rsidRDefault="00932A81" w:rsidP="00932A81">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3B931FDC" w14:textId="77777777" w:rsidR="00932A81" w:rsidRPr="006B7168" w:rsidRDefault="00932A81" w:rsidP="00932A81">
      <w:pPr>
        <w:spacing w:line="0" w:lineRule="atLeast"/>
        <w:rPr>
          <w:rFonts w:cs="Arial"/>
          <w:b/>
          <w:bCs/>
          <w:sz w:val="22"/>
        </w:rPr>
      </w:pPr>
      <w:r w:rsidRPr="009065B6">
        <w:rPr>
          <w:rFonts w:cs="Arial"/>
          <w:sz w:val="22"/>
        </w:rPr>
        <w:t>4.</w:t>
      </w:r>
      <w:r w:rsidRPr="009065B6">
        <w:rPr>
          <w:rFonts w:cs="Arial"/>
          <w:sz w:val="22"/>
        </w:rPr>
        <w:tab/>
      </w:r>
      <w:bookmarkStart w:id="87" w:name="_Hlk167277813"/>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D554CA7" w14:textId="77777777" w:rsidR="006B7168" w:rsidRDefault="006B7168" w:rsidP="00932A81">
      <w:pPr>
        <w:rPr>
          <w:rFonts w:cs="Arial"/>
          <w:sz w:val="22"/>
        </w:rPr>
      </w:pPr>
    </w:p>
    <w:p w14:paraId="4CBCD434" w14:textId="03876C60" w:rsidR="00932A81" w:rsidRPr="003D06FF" w:rsidRDefault="00932A81" w:rsidP="00932A81">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bookmarkEnd w:id="87"/>
    <w:p w14:paraId="03259DCB" w14:textId="77777777" w:rsidR="00932A81" w:rsidRPr="009065B6" w:rsidRDefault="00932A81" w:rsidP="00932A81">
      <w:pPr>
        <w:spacing w:line="0" w:lineRule="atLeast"/>
        <w:rPr>
          <w:rFonts w:cs="Arial"/>
          <w:sz w:val="22"/>
        </w:rPr>
      </w:pP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07C0EF44" w14:textId="0FA7C4F8" w:rsidR="004849B0" w:rsidRDefault="004849B0" w:rsidP="00932A81">
      <w:pPr>
        <w:rPr>
          <w:rFonts w:cs="Arial"/>
          <w:sz w:val="22"/>
        </w:rPr>
      </w:pPr>
    </w:p>
    <w:p w14:paraId="46AE71DF" w14:textId="77777777" w:rsidR="004849B0" w:rsidRPr="00AE52F3" w:rsidRDefault="004849B0" w:rsidP="004849B0">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48E42068" w:rsidR="00470C58" w:rsidRPr="0035232A" w:rsidRDefault="00470C58" w:rsidP="0035232A">
      <w:pPr>
        <w:pStyle w:val="Naslov2"/>
        <w:rPr>
          <w:rFonts w:cs="Arial"/>
          <w:iCs/>
          <w:sz w:val="22"/>
          <w:szCs w:val="22"/>
        </w:rPr>
      </w:pPr>
      <w:bookmarkStart w:id="88" w:name="_Toc464638529"/>
      <w:bookmarkStart w:id="89" w:name="_Toc140214014"/>
      <w:bookmarkStart w:id="90" w:name="_Toc336851742"/>
      <w:bookmarkStart w:id="91" w:name="_Toc336851790"/>
      <w:bookmarkEnd w:id="88"/>
      <w:r w:rsidRPr="00A2234F">
        <w:rPr>
          <w:rFonts w:cs="Arial"/>
          <w:iCs/>
          <w:sz w:val="22"/>
          <w:szCs w:val="22"/>
        </w:rPr>
        <w:t>Pogoji za sodelovanje glede ustreznosti za opravljanje poklicne dejavnosti</w:t>
      </w:r>
      <w:bookmarkEnd w:id="89"/>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3D5DCE5A" w:rsidR="00470C58" w:rsidRPr="00B44788" w:rsidRDefault="13CB45B3" w:rsidP="00B44788">
      <w:pPr>
        <w:rPr>
          <w:rFonts w:cs="Arial"/>
          <w:b/>
          <w:bCs/>
          <w:sz w:val="22"/>
        </w:rPr>
      </w:pPr>
      <w:r w:rsidRPr="00B44788">
        <w:rPr>
          <w:rFonts w:cs="Arial"/>
          <w:b/>
          <w:bCs/>
          <w:sz w:val="22"/>
        </w:rPr>
        <w:t xml:space="preserve">Ponudnik </w:t>
      </w:r>
      <w:r w:rsidR="513B0C3B" w:rsidRPr="00B44788">
        <w:rPr>
          <w:rFonts w:cs="Arial"/>
          <w:b/>
          <w:bCs/>
          <w:sz w:val="22"/>
        </w:rPr>
        <w:t>mora imeti veljavno registracijo za dejavnost, ki je predmet</w:t>
      </w:r>
      <w:r w:rsidR="00C44894" w:rsidRPr="00B44788">
        <w:rPr>
          <w:rFonts w:cs="Arial"/>
          <w:b/>
          <w:bCs/>
          <w:sz w:val="22"/>
        </w:rPr>
        <w:t xml:space="preserve"> j</w:t>
      </w:r>
      <w:r w:rsidR="513B0C3B" w:rsidRPr="00B44788">
        <w:rPr>
          <w:rFonts w:cs="Arial"/>
          <w:b/>
          <w:bCs/>
          <w:sz w:val="22"/>
        </w:rPr>
        <w:t>avnega naročil</w:t>
      </w:r>
      <w:r w:rsidR="7943D0ED" w:rsidRPr="00B44788">
        <w:rPr>
          <w:rFonts w:cs="Arial"/>
          <w:b/>
          <w:bCs/>
          <w:sz w:val="22"/>
        </w:rPr>
        <w:t>a</w:t>
      </w:r>
      <w:r w:rsidR="00C44894" w:rsidRPr="00B44788">
        <w:rPr>
          <w:rFonts w:cs="Arial"/>
          <w:b/>
          <w:bCs/>
          <w:sz w:val="22"/>
        </w:rPr>
        <w:t xml:space="preserve"> po posameznem sklopu</w:t>
      </w:r>
      <w:r w:rsidR="2004FEBF" w:rsidRPr="00B44788">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48E774B0" w14:textId="15281AD9" w:rsidR="00882E5E" w:rsidRPr="00A744C3" w:rsidRDefault="00A744C3" w:rsidP="00A744C3">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18653A76" w14:textId="2B750770" w:rsidR="00C544F8" w:rsidRPr="0035232A" w:rsidRDefault="00C544F8" w:rsidP="0035232A">
      <w:pPr>
        <w:pStyle w:val="Naslov2"/>
        <w:rPr>
          <w:rFonts w:cs="Arial"/>
          <w:iCs/>
          <w:sz w:val="22"/>
          <w:szCs w:val="22"/>
        </w:rPr>
      </w:pPr>
      <w:bookmarkStart w:id="92" w:name="_Toc525287459"/>
      <w:bookmarkStart w:id="93" w:name="_Toc525287460"/>
      <w:bookmarkStart w:id="94" w:name="_Toc525287461"/>
      <w:bookmarkStart w:id="95" w:name="_Toc525287462"/>
      <w:bookmarkStart w:id="96" w:name="_Toc525287463"/>
      <w:bookmarkStart w:id="97" w:name="_Toc525287464"/>
      <w:bookmarkStart w:id="98" w:name="_Toc525287465"/>
      <w:bookmarkStart w:id="99" w:name="_Toc525287466"/>
      <w:bookmarkStart w:id="100" w:name="_Toc525287468"/>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14021401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2234F">
        <w:rPr>
          <w:rFonts w:cs="Arial"/>
          <w:iCs/>
          <w:sz w:val="22"/>
          <w:szCs w:val="22"/>
        </w:rPr>
        <w:t>Pogoji za sodelovanje glede ekonomskega in finančnega položaja</w:t>
      </w:r>
      <w:bookmarkEnd w:id="153"/>
    </w:p>
    <w:p w14:paraId="46060E99" w14:textId="43493E82" w:rsidR="00C544F8" w:rsidRPr="00A2234F" w:rsidRDefault="00C544F8" w:rsidP="00C544F8">
      <w:pPr>
        <w:rPr>
          <w:rFonts w:cs="Arial"/>
          <w:b/>
          <w:bCs/>
          <w:sz w:val="22"/>
        </w:rPr>
      </w:pPr>
      <w:bookmarkStart w:id="154"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 xml:space="preserve">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w:t>
      </w:r>
      <w:r w:rsidRPr="00A2234F">
        <w:rPr>
          <w:rFonts w:cs="Arial"/>
          <w:b/>
          <w:bCs/>
          <w:sz w:val="22"/>
        </w:rPr>
        <w:lastRenderedPageBreak/>
        <w:t>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4"/>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08702113"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2CDF72" w14:textId="791D36C6" w:rsidR="00B44788" w:rsidRPr="00B44788" w:rsidRDefault="00B44788" w:rsidP="00B44788">
      <w:pPr>
        <w:pStyle w:val="Naslov2"/>
        <w:rPr>
          <w:rFonts w:cs="Arial"/>
          <w:iCs/>
          <w:sz w:val="22"/>
          <w:szCs w:val="22"/>
        </w:rPr>
      </w:pPr>
      <w:bookmarkStart w:id="155" w:name="_Toc140214016"/>
      <w:r>
        <w:rPr>
          <w:rFonts w:cs="Arial"/>
          <w:iCs/>
          <w:sz w:val="22"/>
          <w:szCs w:val="22"/>
        </w:rPr>
        <w:t>tehnični pogoji</w:t>
      </w:r>
      <w:bookmarkEnd w:id="155"/>
    </w:p>
    <w:p w14:paraId="5EDA64CF" w14:textId="57E390D4" w:rsidR="00DE5B67" w:rsidRPr="000B3FA9" w:rsidRDefault="00F56AF3" w:rsidP="00F56AF3">
      <w:pPr>
        <w:ind w:left="709" w:hanging="709"/>
        <w:contextualSpacing/>
        <w:rPr>
          <w:rFonts w:cs="Arial"/>
          <w:b/>
          <w:bCs/>
          <w:sz w:val="22"/>
        </w:rPr>
      </w:pPr>
      <w:bookmarkStart w:id="156" w:name="_Hlk140142571"/>
      <w:bookmarkStart w:id="157" w:name="_Hlk506190669"/>
      <w:bookmarkStart w:id="158" w:name="_Toc135408739"/>
      <w:r w:rsidRPr="000B3FA9">
        <w:rPr>
          <w:rFonts w:cs="Arial"/>
          <w:b/>
          <w:bCs/>
          <w:sz w:val="22"/>
        </w:rPr>
        <w:t xml:space="preserve">Ponudnik mora biti </w:t>
      </w:r>
      <w:r w:rsidR="00DE5B67" w:rsidRPr="000B3FA9">
        <w:rPr>
          <w:rFonts w:cs="Arial"/>
          <w:b/>
          <w:bCs/>
          <w:sz w:val="22"/>
        </w:rPr>
        <w:t>zastopnik blagovne znamke vozil, ki jih ponuja (generalni uvoznik</w:t>
      </w:r>
    </w:p>
    <w:p w14:paraId="6A580FB5" w14:textId="070AE40B" w:rsidR="00F56AF3" w:rsidRPr="000B3FA9" w:rsidRDefault="00DE5B67" w:rsidP="00F56AF3">
      <w:pPr>
        <w:ind w:left="709" w:hanging="709"/>
        <w:contextualSpacing/>
        <w:rPr>
          <w:rFonts w:cs="Arial"/>
          <w:b/>
          <w:bCs/>
          <w:sz w:val="22"/>
        </w:rPr>
      </w:pPr>
      <w:r w:rsidRPr="000B3FA9">
        <w:rPr>
          <w:rFonts w:cs="Arial"/>
          <w:b/>
          <w:bCs/>
          <w:sz w:val="22"/>
        </w:rPr>
        <w:t xml:space="preserve">ali </w:t>
      </w:r>
      <w:r w:rsidR="00F56AF3" w:rsidRPr="000B3FA9">
        <w:rPr>
          <w:rFonts w:cs="Arial"/>
          <w:b/>
          <w:bCs/>
          <w:sz w:val="22"/>
        </w:rPr>
        <w:t>pooblaščeni prodajalec</w:t>
      </w:r>
      <w:r w:rsidR="003826DF">
        <w:rPr>
          <w:rFonts w:cs="Arial"/>
          <w:b/>
          <w:bCs/>
          <w:sz w:val="22"/>
        </w:rPr>
        <w:t>)</w:t>
      </w:r>
    </w:p>
    <w:bookmarkEnd w:id="156"/>
    <w:p w14:paraId="2A89C245" w14:textId="77777777" w:rsidR="005B62E6" w:rsidRPr="000F605A" w:rsidRDefault="005B62E6" w:rsidP="005B62E6">
      <w:pPr>
        <w:pStyle w:val="MediumList2-Accent41"/>
        <w:numPr>
          <w:ilvl w:val="0"/>
          <w:numId w:val="0"/>
        </w:numPr>
        <w:rPr>
          <w:b/>
          <w:color w:val="FF0000"/>
          <w:sz w:val="20"/>
          <w:szCs w:val="20"/>
        </w:rPr>
      </w:pPr>
    </w:p>
    <w:bookmarkEnd w:id="157"/>
    <w:p w14:paraId="16012C40" w14:textId="00FA7A0D" w:rsidR="009A4349" w:rsidRDefault="009A4349" w:rsidP="009A4349">
      <w:pPr>
        <w:spacing w:line="240" w:lineRule="auto"/>
        <w:rPr>
          <w:rFonts w:cs="Arial"/>
          <w:b/>
          <w:bCs/>
          <w:sz w:val="22"/>
          <w:lang w:eastAsia="sl-SI"/>
        </w:rPr>
      </w:pPr>
      <w:r w:rsidRPr="00D96438">
        <w:rPr>
          <w:rFonts w:cs="Arial"/>
          <w:sz w:val="22"/>
          <w:lang w:eastAsia="zh-CN"/>
        </w:rPr>
        <w:t>DOKAZILA: Izpolnjen</w:t>
      </w:r>
      <w:r w:rsidRPr="00D96438">
        <w:rPr>
          <w:rFonts w:cs="Arial"/>
          <w:sz w:val="22"/>
          <w:lang w:eastAsia="sl-SI"/>
        </w:rPr>
        <w:t xml:space="preserve"> </w:t>
      </w:r>
      <w:r w:rsidRPr="00F2369B">
        <w:rPr>
          <w:rFonts w:cs="Arial"/>
          <w:b/>
          <w:bCs/>
          <w:sz w:val="22"/>
          <w:lang w:eastAsia="sl-SI"/>
        </w:rPr>
        <w:t>obrazec »ESPD«</w:t>
      </w:r>
      <w:r w:rsidR="00194F0D" w:rsidRPr="00D96438">
        <w:rPr>
          <w:rFonts w:cs="Arial"/>
          <w:sz w:val="22"/>
          <w:lang w:eastAsia="sl-SI"/>
        </w:rPr>
        <w:t xml:space="preserve"> </w:t>
      </w:r>
      <w:r w:rsidR="00194F0D" w:rsidRPr="00D96438">
        <w:rPr>
          <w:sz w:val="22"/>
        </w:rPr>
        <w:t xml:space="preserve">(v »Del IV: Pogoji za sodelovanje, Oddelek C: </w:t>
      </w:r>
      <w:r w:rsidR="00072CF8" w:rsidRPr="00D96438">
        <w:rPr>
          <w:rFonts w:cs="Arial"/>
          <w:sz w:val="21"/>
          <w:szCs w:val="21"/>
          <w:shd w:val="clear" w:color="auto" w:fill="FFFFFF"/>
        </w:rPr>
        <w:t xml:space="preserve">Orodje, </w:t>
      </w:r>
      <w:r w:rsidR="00072CF8">
        <w:rPr>
          <w:rFonts w:cs="Arial"/>
          <w:sz w:val="21"/>
          <w:szCs w:val="21"/>
          <w:shd w:val="clear" w:color="auto" w:fill="FFFFFF"/>
        </w:rPr>
        <w:t>obrat ali tehnična oprema</w:t>
      </w:r>
      <w:r w:rsidR="00194F0D" w:rsidRPr="00A744C3">
        <w:rPr>
          <w:sz w:val="22"/>
        </w:rPr>
        <w:t>«)</w:t>
      </w:r>
      <w:r w:rsidR="00194F0D">
        <w:rPr>
          <w:sz w:val="22"/>
        </w:rPr>
        <w:t xml:space="preserve"> ter</w:t>
      </w:r>
      <w:r w:rsidR="00F2369B">
        <w:rPr>
          <w:sz w:val="22"/>
        </w:rPr>
        <w:t xml:space="preserve"> izpolnjen </w:t>
      </w:r>
      <w:r w:rsidR="00F2369B" w:rsidRPr="00F2369B">
        <w:rPr>
          <w:b/>
          <w:bCs/>
          <w:sz w:val="22"/>
        </w:rPr>
        <w:t>obrazec Ponudba</w:t>
      </w:r>
      <w:r w:rsidR="00DE5B67" w:rsidRPr="00F2369B">
        <w:rPr>
          <w:rFonts w:cs="Arial"/>
          <w:b/>
          <w:bCs/>
          <w:sz w:val="22"/>
          <w:lang w:eastAsia="sl-SI"/>
        </w:rPr>
        <w:t>.</w:t>
      </w:r>
    </w:p>
    <w:p w14:paraId="2428FAE6" w14:textId="175BACC6" w:rsidR="009774E3" w:rsidRDefault="009774E3" w:rsidP="009A4349">
      <w:pPr>
        <w:spacing w:line="240" w:lineRule="auto"/>
        <w:rPr>
          <w:rFonts w:cs="Arial"/>
          <w:b/>
          <w:bCs/>
          <w:sz w:val="22"/>
          <w:lang w:eastAsia="sl-SI"/>
        </w:rPr>
      </w:pPr>
    </w:p>
    <w:bookmarkEnd w:id="158"/>
    <w:p w14:paraId="5BB572A0" w14:textId="6639A58D" w:rsidR="009774E3" w:rsidRPr="009774E3" w:rsidRDefault="009774E3" w:rsidP="009774E3">
      <w:pPr>
        <w:rPr>
          <w:rFonts w:cs="Arial"/>
          <w:sz w:val="22"/>
        </w:rPr>
      </w:pPr>
      <w:r w:rsidRPr="009774E3">
        <w:rPr>
          <w:rFonts w:cs="Arial"/>
          <w:sz w:val="22"/>
        </w:rPr>
        <w:t xml:space="preserve">Naročnik bo navedeno preveril na podlagi vpisanih podatkov v obrazcu </w:t>
      </w:r>
      <w:r w:rsidR="0074269A">
        <w:rPr>
          <w:rFonts w:cs="Arial"/>
          <w:sz w:val="22"/>
        </w:rPr>
        <w:t>»</w:t>
      </w:r>
      <w:r w:rsidR="00577F21">
        <w:rPr>
          <w:rFonts w:cs="Arial"/>
          <w:sz w:val="22"/>
        </w:rPr>
        <w:t>P</w:t>
      </w:r>
      <w:r w:rsidRPr="009774E3">
        <w:rPr>
          <w:rFonts w:cs="Arial"/>
          <w:sz w:val="22"/>
        </w:rPr>
        <w:t>onudba</w:t>
      </w:r>
      <w:r w:rsidR="0074269A">
        <w:rPr>
          <w:rFonts w:cs="Arial"/>
          <w:sz w:val="22"/>
        </w:rPr>
        <w:t>«</w:t>
      </w:r>
      <w:r w:rsidRPr="009774E3">
        <w:rPr>
          <w:rFonts w:cs="Arial"/>
          <w:sz w:val="22"/>
        </w:rPr>
        <w:t xml:space="preserve"> in</w:t>
      </w:r>
      <w:r w:rsidR="0074269A">
        <w:rPr>
          <w:rFonts w:cs="Arial"/>
          <w:sz w:val="22"/>
        </w:rPr>
        <w:t xml:space="preserve"> v</w:t>
      </w:r>
      <w:r w:rsidRPr="009774E3">
        <w:rPr>
          <w:rFonts w:cs="Arial"/>
          <w:sz w:val="22"/>
        </w:rPr>
        <w:t xml:space="preserve"> obr</w:t>
      </w:r>
      <w:r w:rsidR="00577F21">
        <w:rPr>
          <w:rFonts w:cs="Arial"/>
          <w:sz w:val="22"/>
        </w:rPr>
        <w:t>a</w:t>
      </w:r>
      <w:r w:rsidRPr="009774E3">
        <w:rPr>
          <w:rFonts w:cs="Arial"/>
          <w:sz w:val="22"/>
        </w:rPr>
        <w:t xml:space="preserve">zcu </w:t>
      </w:r>
      <w:r w:rsidR="0074269A">
        <w:rPr>
          <w:rFonts w:cs="Arial"/>
          <w:sz w:val="22"/>
        </w:rPr>
        <w:t>»</w:t>
      </w:r>
      <w:r w:rsidRPr="009774E3">
        <w:rPr>
          <w:rFonts w:cs="Arial"/>
          <w:sz w:val="22"/>
        </w:rPr>
        <w:t>ESPD</w:t>
      </w:r>
      <w:r w:rsidR="0074269A">
        <w:rPr>
          <w:rFonts w:cs="Arial"/>
          <w:sz w:val="22"/>
        </w:rPr>
        <w:t>«</w:t>
      </w:r>
      <w:r w:rsidRPr="009774E3">
        <w:rPr>
          <w:rFonts w:cs="Arial"/>
          <w:sz w:val="22"/>
        </w:rPr>
        <w:t>. V primeru, da preveritev ne bo mogoča (podatek ne bo javen), bo naročnik</w:t>
      </w:r>
      <w:r w:rsidR="00577F21">
        <w:rPr>
          <w:rFonts w:cs="Arial"/>
          <w:sz w:val="22"/>
        </w:rPr>
        <w:t xml:space="preserve"> </w:t>
      </w:r>
      <w:r w:rsidRPr="009774E3">
        <w:rPr>
          <w:rFonts w:cs="Arial"/>
          <w:sz w:val="22"/>
        </w:rPr>
        <w:t>od ponudnika zahteval predložitev kopije izjave proizvajalca ponujenih vozil, da je ponudnik  zastopnik blagovne znamke vozil, ki jih ponuja (generalni uvoznik ali</w:t>
      </w:r>
      <w:r w:rsidR="003826DF">
        <w:rPr>
          <w:rFonts w:cs="Arial"/>
          <w:sz w:val="22"/>
        </w:rPr>
        <w:t xml:space="preserve"> </w:t>
      </w:r>
      <w:r w:rsidRPr="009774E3">
        <w:rPr>
          <w:rFonts w:cs="Arial"/>
          <w:sz w:val="22"/>
        </w:rPr>
        <w:t>pooblaščeni prodajalec)</w:t>
      </w:r>
      <w:r w:rsidR="00577F21">
        <w:rPr>
          <w:rFonts w:cs="Arial"/>
          <w:sz w:val="22"/>
        </w:rPr>
        <w:t>.</w:t>
      </w:r>
    </w:p>
    <w:p w14:paraId="093AC388" w14:textId="77777777" w:rsidR="009774E3" w:rsidRPr="00FA1FD7" w:rsidRDefault="009774E3" w:rsidP="001E2483">
      <w:pPr>
        <w:rPr>
          <w:rFonts w:cs="Arial"/>
          <w:b/>
          <w:bCs/>
          <w:color w:val="FF0000"/>
          <w:sz w:val="22"/>
        </w:rPr>
      </w:pPr>
    </w:p>
    <w:p w14:paraId="39DBAF84" w14:textId="0D4FB797" w:rsidR="009A4349" w:rsidRDefault="009A4349" w:rsidP="009A4349">
      <w:pPr>
        <w:rPr>
          <w:rFonts w:cs="Arial"/>
          <w:sz w:val="22"/>
        </w:rPr>
      </w:pPr>
      <w:r w:rsidRPr="00221E84">
        <w:rPr>
          <w:rFonts w:cs="Arial"/>
          <w:sz w:val="22"/>
        </w:rPr>
        <w:t>IZPOLNJEVANJE POGOJA</w:t>
      </w:r>
      <w:r w:rsidRPr="00DE5B67">
        <w:rPr>
          <w:rFonts w:cs="Arial"/>
          <w:sz w:val="22"/>
        </w:rPr>
        <w:t>: ponudnik</w:t>
      </w:r>
      <w:r w:rsidR="00194F0D" w:rsidRPr="00DE5B67">
        <w:rPr>
          <w:rFonts w:cs="Arial"/>
          <w:sz w:val="22"/>
        </w:rPr>
        <w:t xml:space="preserve"> ali </w:t>
      </w:r>
      <w:r w:rsidRPr="00DE5B67">
        <w:rPr>
          <w:rFonts w:cs="Arial"/>
          <w:sz w:val="22"/>
        </w:rPr>
        <w:t>partner (v primeru skupne ponudbe)</w:t>
      </w:r>
      <w:r w:rsidR="00194F0D" w:rsidRPr="00DE5B67">
        <w:rPr>
          <w:rFonts w:cs="Arial"/>
          <w:sz w:val="22"/>
        </w:rPr>
        <w:t xml:space="preserve"> ali </w:t>
      </w:r>
      <w:r w:rsidRPr="00DE5B67">
        <w:rPr>
          <w:rFonts w:cs="Arial"/>
          <w:sz w:val="22"/>
        </w:rPr>
        <w:t>podizvajalec</w:t>
      </w:r>
    </w:p>
    <w:p w14:paraId="516DB841" w14:textId="31D02120" w:rsidR="00470C58" w:rsidRPr="0035232A" w:rsidRDefault="00470C58" w:rsidP="0035232A">
      <w:pPr>
        <w:pStyle w:val="Naslov2"/>
        <w:rPr>
          <w:rFonts w:cs="Arial"/>
          <w:iCs/>
          <w:sz w:val="22"/>
          <w:szCs w:val="22"/>
        </w:rPr>
      </w:pPr>
      <w:bookmarkStart w:id="159" w:name="_Toc140214017"/>
      <w:r w:rsidRPr="00A2234F">
        <w:rPr>
          <w:rFonts w:cs="Arial"/>
          <w:iCs/>
          <w:sz w:val="22"/>
          <w:szCs w:val="22"/>
        </w:rPr>
        <w:t>Drugi pogoji</w:t>
      </w:r>
      <w:bookmarkEnd w:id="159"/>
    </w:p>
    <w:p w14:paraId="79426E07" w14:textId="74823E7C" w:rsidR="00470C58" w:rsidRPr="004966D2" w:rsidRDefault="00470C58" w:rsidP="00470C58">
      <w:pPr>
        <w:tabs>
          <w:tab w:val="left" w:pos="817"/>
        </w:tabs>
        <w:rPr>
          <w:rFonts w:cs="Arial"/>
          <w:b/>
          <w:bCs/>
          <w:sz w:val="22"/>
        </w:rPr>
      </w:pPr>
      <w:bookmarkStart w:id="160"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60"/>
    <w:p w14:paraId="5550CB9E" w14:textId="267F4E6E"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w:t>
      </w:r>
      <w:r w:rsidR="008118C3">
        <w:rPr>
          <w:rFonts w:cs="Arial"/>
          <w:b/>
          <w:sz w:val="22"/>
        </w:rPr>
        <w:t xml:space="preserve"> obrazec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26F8315B" w:rsidR="00951DCE" w:rsidRDefault="00951DCE" w:rsidP="00951DCE">
      <w:pPr>
        <w:rPr>
          <w:rFonts w:cs="Arial"/>
          <w:sz w:val="22"/>
        </w:rPr>
      </w:pPr>
      <w:r w:rsidRPr="00A2234F">
        <w:rPr>
          <w:rFonts w:cs="Arial"/>
          <w:sz w:val="22"/>
        </w:rPr>
        <w:t>IZPOLNJEVANJE POGOJA: ponudnik; partner</w:t>
      </w:r>
      <w:r w:rsidR="00ED4F28">
        <w:rPr>
          <w:rFonts w:cs="Arial"/>
          <w:sz w:val="22"/>
        </w:rPr>
        <w:t xml:space="preserve"> </w:t>
      </w:r>
      <w:r w:rsidR="00ED4F28" w:rsidRPr="00DE5B67">
        <w:rPr>
          <w:rFonts w:cs="Arial"/>
          <w:sz w:val="22"/>
        </w:rPr>
        <w:t>(v primeru skupne ponudbe)</w:t>
      </w:r>
      <w:r w:rsidRPr="00A2234F">
        <w:rPr>
          <w:rFonts w:cs="Arial"/>
          <w:sz w:val="22"/>
        </w:rPr>
        <w:t>; podizvajalec.</w:t>
      </w:r>
    </w:p>
    <w:p w14:paraId="7BB0ADF6" w14:textId="383D6066" w:rsidR="00A80829" w:rsidRPr="00FA79B2" w:rsidRDefault="00A80829" w:rsidP="00772713">
      <w:pPr>
        <w:pStyle w:val="Naslov1"/>
        <w:ind w:left="426" w:hanging="426"/>
        <w:rPr>
          <w:rFonts w:cs="Arial"/>
          <w:sz w:val="22"/>
          <w:szCs w:val="22"/>
        </w:rPr>
      </w:pPr>
      <w:bookmarkStart w:id="161" w:name="_Toc336851744"/>
      <w:bookmarkStart w:id="162" w:name="_Toc336851792"/>
      <w:bookmarkStart w:id="163" w:name="_Toc140214018"/>
      <w:r w:rsidRPr="00FA79B2">
        <w:rPr>
          <w:rFonts w:cs="Arial"/>
          <w:sz w:val="22"/>
          <w:szCs w:val="22"/>
        </w:rPr>
        <w:t>meril</w:t>
      </w:r>
      <w:bookmarkEnd w:id="161"/>
      <w:bookmarkEnd w:id="162"/>
      <w:bookmarkEnd w:id="163"/>
      <w:r w:rsidR="00A75F81">
        <w:rPr>
          <w:rFonts w:cs="Arial"/>
          <w:sz w:val="22"/>
          <w:szCs w:val="22"/>
        </w:rPr>
        <w:t>o</w:t>
      </w:r>
    </w:p>
    <w:p w14:paraId="799906A0" w14:textId="320789A8" w:rsidR="00F65F15" w:rsidRPr="00D967E8" w:rsidRDefault="00F65F15" w:rsidP="00977B87">
      <w:pPr>
        <w:rPr>
          <w:rFonts w:cs="Arial"/>
          <w:b/>
          <w:bCs/>
          <w:sz w:val="22"/>
          <w:u w:val="single"/>
        </w:rPr>
      </w:pPr>
      <w:bookmarkStart w:id="164" w:name="_Hlk53405219"/>
      <w:bookmarkStart w:id="165" w:name="_Toc336851746"/>
      <w:bookmarkStart w:id="166" w:name="_Toc336851794"/>
      <w:r w:rsidRPr="00D967E8">
        <w:rPr>
          <w:rFonts w:cs="Arial"/>
          <w:b/>
          <w:bCs/>
          <w:sz w:val="22"/>
          <w:u w:val="single"/>
        </w:rPr>
        <w:t>Sklop 1</w:t>
      </w:r>
      <w:r w:rsidR="000B3FA9" w:rsidRPr="00D967E8">
        <w:rPr>
          <w:rFonts w:cs="Arial"/>
          <w:b/>
          <w:bCs/>
          <w:sz w:val="22"/>
          <w:u w:val="single"/>
        </w:rPr>
        <w:t xml:space="preserve">, </w:t>
      </w:r>
      <w:r w:rsidRPr="00D967E8">
        <w:rPr>
          <w:rFonts w:cs="Arial"/>
          <w:b/>
          <w:bCs/>
          <w:sz w:val="22"/>
          <w:u w:val="single"/>
        </w:rPr>
        <w:t>Sklop 2</w:t>
      </w:r>
      <w:r w:rsidR="000B3FA9" w:rsidRPr="00D967E8">
        <w:rPr>
          <w:rFonts w:cs="Arial"/>
          <w:b/>
          <w:bCs/>
          <w:sz w:val="22"/>
          <w:u w:val="single"/>
        </w:rPr>
        <w:t xml:space="preserve"> in Sklop 3</w:t>
      </w:r>
    </w:p>
    <w:p w14:paraId="5F076968" w14:textId="77777777" w:rsidR="00F65F15" w:rsidRPr="00D967E8" w:rsidRDefault="00F65F15" w:rsidP="00977B87">
      <w:pPr>
        <w:rPr>
          <w:rFonts w:cs="Arial"/>
          <w:b/>
          <w:bCs/>
          <w:sz w:val="22"/>
        </w:rPr>
      </w:pPr>
    </w:p>
    <w:p w14:paraId="74FC3605" w14:textId="5518169E" w:rsidR="00A75F81" w:rsidRPr="00D967E8" w:rsidRDefault="00A75F81" w:rsidP="00A75F81">
      <w:pPr>
        <w:rPr>
          <w:rFonts w:cs="Arial"/>
          <w:sz w:val="22"/>
        </w:rPr>
      </w:pPr>
      <w:bookmarkStart w:id="167" w:name="_Hlk124151181"/>
      <w:r w:rsidRPr="00D967E8">
        <w:rPr>
          <w:rFonts w:cs="Arial"/>
          <w:sz w:val="22"/>
        </w:rPr>
        <w:t xml:space="preserve">Merilo za izbor najugodnejše ponudbe po posameznem sklopu je </w:t>
      </w:r>
      <w:r w:rsidRPr="00D967E8">
        <w:rPr>
          <w:rFonts w:cs="Arial"/>
          <w:b/>
          <w:bCs/>
          <w:sz w:val="22"/>
        </w:rPr>
        <w:t>najnižja skupna ponujena cena v EUR brez DDV</w:t>
      </w:r>
      <w:r w:rsidRPr="00D967E8">
        <w:rPr>
          <w:rFonts w:cs="Arial"/>
          <w:sz w:val="22"/>
        </w:rPr>
        <w:t>.</w:t>
      </w:r>
    </w:p>
    <w:p w14:paraId="51977E92" w14:textId="3BDF82AD" w:rsidR="00A75F81" w:rsidRPr="00D967E8" w:rsidRDefault="00A75F81" w:rsidP="00A75F81">
      <w:pPr>
        <w:rPr>
          <w:rFonts w:cs="Arial"/>
          <w:sz w:val="22"/>
        </w:rPr>
      </w:pPr>
    </w:p>
    <w:p w14:paraId="1651ECD2" w14:textId="673E3EE9" w:rsidR="00A75F81" w:rsidRPr="00D967E8" w:rsidRDefault="00A75F81" w:rsidP="00A75F81">
      <w:pPr>
        <w:rPr>
          <w:rFonts w:cs="Arial"/>
          <w:sz w:val="22"/>
        </w:rPr>
      </w:pPr>
      <w:r w:rsidRPr="00D967E8">
        <w:rPr>
          <w:rFonts w:cs="Arial"/>
          <w:sz w:val="22"/>
        </w:rPr>
        <w:t xml:space="preserve">V primeru, da dve ali več ponudbi dosežeta enako najnižjo ponudbeno vrednost po </w:t>
      </w:r>
      <w:proofErr w:type="spellStart"/>
      <w:r w:rsidRPr="00D967E8">
        <w:rPr>
          <w:rFonts w:cs="Arial"/>
          <w:sz w:val="22"/>
        </w:rPr>
        <w:t>posamzenm</w:t>
      </w:r>
      <w:proofErr w:type="spellEnd"/>
      <w:r w:rsidRPr="00D967E8">
        <w:rPr>
          <w:rFonts w:cs="Arial"/>
          <w:sz w:val="22"/>
        </w:rPr>
        <w:t xml:space="preserve"> sklopu, bo naročnik izbral tisto ponudbo, ki je prispela prej (v sistemu e-JN oddana prej). V kolikor bo tudi po dodatnem kriteriju še vedno več ponudnikov doseglo enako skupno ponudbeno ceno v EUR brez DDV, bo naročnik izbral najugodnejšega ponudnika po posameznem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bookmarkEnd w:id="167"/>
    <w:p w14:paraId="6FA30649" w14:textId="77777777" w:rsidR="005038E9" w:rsidRPr="00A641F4" w:rsidRDefault="005038E9" w:rsidP="005038E9">
      <w:pPr>
        <w:widowControl w:val="0"/>
        <w:tabs>
          <w:tab w:val="right" w:pos="2556"/>
          <w:tab w:val="right" w:pos="5609"/>
        </w:tabs>
        <w:autoSpaceDN w:val="0"/>
        <w:spacing w:line="0" w:lineRule="atLeast"/>
        <w:textAlignment w:val="baseline"/>
        <w:rPr>
          <w:rFonts w:cs="Arial"/>
          <w:b/>
          <w:bCs/>
          <w:sz w:val="22"/>
          <w:highlight w:val="cyan"/>
        </w:rPr>
      </w:pP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8" w:name="_Toc43382552"/>
      <w:bookmarkStart w:id="169" w:name="_Toc140214019"/>
      <w:bookmarkEnd w:id="164"/>
      <w:bookmarkEnd w:id="165"/>
      <w:bookmarkEnd w:id="166"/>
      <w:r w:rsidRPr="00A2234F">
        <w:rPr>
          <w:rFonts w:eastAsia="Times New Roman" w:cs="Arial"/>
          <w:b/>
          <w:bCs/>
          <w:caps/>
          <w:sz w:val="22"/>
        </w:rPr>
        <w:lastRenderedPageBreak/>
        <w:t>ponudbena dokumentacija</w:t>
      </w:r>
      <w:bookmarkEnd w:id="168"/>
      <w:bookmarkEnd w:id="169"/>
    </w:p>
    <w:p w14:paraId="4C3CE728" w14:textId="4CECB142" w:rsidR="002203A9" w:rsidRPr="00A2234F" w:rsidRDefault="00F70476" w:rsidP="008B7633">
      <w:pPr>
        <w:pStyle w:val="Naslov2"/>
        <w:rPr>
          <w:rFonts w:cs="Arial"/>
          <w:sz w:val="22"/>
          <w:szCs w:val="22"/>
        </w:rPr>
      </w:pPr>
      <w:bookmarkStart w:id="170" w:name="_Toc140214020"/>
      <w:r w:rsidRPr="00A2234F">
        <w:rPr>
          <w:rFonts w:cs="Arial"/>
          <w:sz w:val="22"/>
          <w:szCs w:val="22"/>
        </w:rPr>
        <w:t>PONUDBA</w:t>
      </w:r>
      <w:bookmarkEnd w:id="170"/>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105891" w:rsidRDefault="001C6911" w:rsidP="002203A9">
      <w:pPr>
        <w:numPr>
          <w:ilvl w:val="0"/>
          <w:numId w:val="5"/>
        </w:numPr>
        <w:spacing w:after="120"/>
        <w:contextualSpacing/>
        <w:rPr>
          <w:rFonts w:cs="Arial"/>
          <w:sz w:val="22"/>
          <w:u w:val="single"/>
        </w:rPr>
      </w:pPr>
      <w:r w:rsidRPr="00105891">
        <w:rPr>
          <w:rFonts w:cs="Arial"/>
          <w:sz w:val="22"/>
        </w:rPr>
        <w:t>obrazec</w:t>
      </w:r>
      <w:r w:rsidRPr="00105891">
        <w:rPr>
          <w:rFonts w:cs="Arial"/>
          <w:b/>
          <w:bCs/>
          <w:sz w:val="22"/>
        </w:rPr>
        <w:t xml:space="preserve"> </w:t>
      </w:r>
      <w:r w:rsidR="00951DCE" w:rsidRPr="00105891">
        <w:rPr>
          <w:rFonts w:cs="Arial"/>
          <w:b/>
          <w:bCs/>
          <w:sz w:val="22"/>
        </w:rPr>
        <w:t>»</w:t>
      </w:r>
      <w:r w:rsidR="00D14567" w:rsidRPr="00105891">
        <w:rPr>
          <w:rFonts w:cs="Arial"/>
          <w:b/>
          <w:bCs/>
          <w:sz w:val="22"/>
        </w:rPr>
        <w:t>P</w:t>
      </w:r>
      <w:r w:rsidR="00EB200A" w:rsidRPr="00105891">
        <w:rPr>
          <w:rFonts w:cs="Arial"/>
          <w:b/>
          <w:bCs/>
          <w:sz w:val="22"/>
        </w:rPr>
        <w:t>redračun</w:t>
      </w:r>
      <w:r w:rsidR="00951DCE" w:rsidRPr="00105891">
        <w:rPr>
          <w:rFonts w:cs="Arial"/>
          <w:b/>
          <w:bCs/>
          <w:sz w:val="22"/>
        </w:rPr>
        <w:t>«</w:t>
      </w:r>
      <w:r w:rsidR="00034E38" w:rsidRPr="00105891">
        <w:rPr>
          <w:rFonts w:cs="Arial"/>
          <w:b/>
          <w:bCs/>
          <w:sz w:val="22"/>
        </w:rPr>
        <w:t xml:space="preserve">, </w:t>
      </w:r>
      <w:r w:rsidR="00EB200A" w:rsidRPr="00105891">
        <w:rPr>
          <w:rFonts w:cs="Arial"/>
          <w:b/>
          <w:bCs/>
          <w:sz w:val="22"/>
        </w:rPr>
        <w:t xml:space="preserve"> </w:t>
      </w:r>
      <w:r w:rsidR="00391322" w:rsidRPr="00105891">
        <w:rPr>
          <w:rFonts w:cs="Arial"/>
          <w:sz w:val="22"/>
          <w:u w:val="single"/>
        </w:rPr>
        <w:t>(v e</w:t>
      </w:r>
      <w:r w:rsidR="004B1296" w:rsidRPr="00105891">
        <w:rPr>
          <w:rFonts w:cs="Arial"/>
          <w:sz w:val="22"/>
          <w:u w:val="single"/>
        </w:rPr>
        <w:t>-</w:t>
      </w:r>
      <w:r w:rsidR="00391322" w:rsidRPr="00105891">
        <w:rPr>
          <w:rFonts w:cs="Arial"/>
          <w:sz w:val="22"/>
          <w:u w:val="single"/>
        </w:rPr>
        <w:t>JN se naloži v razdelek Predračun)</w:t>
      </w:r>
      <w:r w:rsidR="00951DCE" w:rsidRPr="00105891">
        <w:rPr>
          <w:rFonts w:cs="Arial"/>
          <w:sz w:val="22"/>
          <w:u w:val="single"/>
        </w:rPr>
        <w:t>;</w:t>
      </w:r>
    </w:p>
    <w:p w14:paraId="5C433891" w14:textId="41492A35" w:rsidR="00EB200A" w:rsidRPr="00105891" w:rsidRDefault="00EB200A" w:rsidP="00EB200A">
      <w:pPr>
        <w:numPr>
          <w:ilvl w:val="0"/>
          <w:numId w:val="5"/>
        </w:numPr>
        <w:spacing w:after="120"/>
        <w:contextualSpacing/>
        <w:rPr>
          <w:rFonts w:cs="Arial"/>
          <w:b/>
          <w:bCs/>
          <w:sz w:val="22"/>
        </w:rPr>
      </w:pPr>
      <w:r w:rsidRPr="00105891">
        <w:rPr>
          <w:rFonts w:cs="Arial"/>
          <w:sz w:val="22"/>
        </w:rPr>
        <w:t>obrazec</w:t>
      </w:r>
      <w:r w:rsidRPr="00105891">
        <w:rPr>
          <w:rFonts w:cs="Arial"/>
          <w:b/>
          <w:bCs/>
          <w:sz w:val="22"/>
        </w:rPr>
        <w:t xml:space="preserve"> </w:t>
      </w:r>
      <w:r w:rsidR="00951DCE" w:rsidRPr="00105891">
        <w:rPr>
          <w:rFonts w:cs="Arial"/>
          <w:b/>
          <w:bCs/>
          <w:sz w:val="22"/>
        </w:rPr>
        <w:t>»</w:t>
      </w:r>
      <w:r w:rsidRPr="00105891">
        <w:rPr>
          <w:rFonts w:cs="Arial"/>
          <w:b/>
          <w:bCs/>
          <w:sz w:val="22"/>
        </w:rPr>
        <w:t>EPSD</w:t>
      </w:r>
      <w:r w:rsidR="00951DCE" w:rsidRPr="00105891">
        <w:rPr>
          <w:rFonts w:cs="Arial"/>
          <w:b/>
          <w:bCs/>
          <w:sz w:val="22"/>
        </w:rPr>
        <w:t>«</w:t>
      </w:r>
      <w:r w:rsidR="00B03F54" w:rsidRPr="00105891">
        <w:rPr>
          <w:rFonts w:cs="Arial"/>
          <w:b/>
          <w:bCs/>
          <w:sz w:val="22"/>
        </w:rPr>
        <w:t xml:space="preserve"> </w:t>
      </w:r>
      <w:r w:rsidR="00B03F54" w:rsidRPr="00105891">
        <w:rPr>
          <w:rFonts w:cs="Arial"/>
          <w:sz w:val="22"/>
        </w:rPr>
        <w:t>(</w:t>
      </w:r>
      <w:r w:rsidRPr="00105891">
        <w:rPr>
          <w:rFonts w:cs="Arial"/>
          <w:sz w:val="22"/>
        </w:rPr>
        <w:t>za vse gospodarske subjekte v ponudbi</w:t>
      </w:r>
      <w:r w:rsidR="00B03F54" w:rsidRPr="00105891">
        <w:rPr>
          <w:rFonts w:cs="Arial"/>
          <w:sz w:val="22"/>
        </w:rPr>
        <w:t>)</w:t>
      </w:r>
      <w:r w:rsidR="00951DCE" w:rsidRPr="00105891">
        <w:rPr>
          <w:rFonts w:cs="Arial"/>
          <w:sz w:val="22"/>
        </w:rPr>
        <w:t>;</w:t>
      </w:r>
    </w:p>
    <w:p w14:paraId="747656B7" w14:textId="16DCA8AE" w:rsidR="00EB200A" w:rsidRPr="00105891" w:rsidRDefault="002203A9" w:rsidP="002203A9">
      <w:pPr>
        <w:numPr>
          <w:ilvl w:val="0"/>
          <w:numId w:val="5"/>
        </w:numPr>
        <w:spacing w:after="120"/>
        <w:contextualSpacing/>
        <w:rPr>
          <w:rFonts w:cs="Arial"/>
          <w:b/>
          <w:bCs/>
          <w:sz w:val="22"/>
        </w:rPr>
      </w:pPr>
      <w:r w:rsidRPr="00105891">
        <w:rPr>
          <w:rFonts w:cs="Arial"/>
          <w:sz w:val="22"/>
        </w:rPr>
        <w:t>obrazec</w:t>
      </w:r>
      <w:r w:rsidR="00955718" w:rsidRPr="00105891">
        <w:rPr>
          <w:rFonts w:cs="Arial"/>
          <w:b/>
          <w:bCs/>
          <w:sz w:val="22"/>
        </w:rPr>
        <w:t xml:space="preserve"> </w:t>
      </w:r>
      <w:r w:rsidR="00951DCE" w:rsidRPr="00105891">
        <w:rPr>
          <w:rFonts w:cs="Arial"/>
          <w:b/>
          <w:bCs/>
          <w:sz w:val="22"/>
        </w:rPr>
        <w:t>»</w:t>
      </w:r>
      <w:r w:rsidRPr="00105891">
        <w:rPr>
          <w:rFonts w:cs="Arial"/>
          <w:b/>
          <w:bCs/>
          <w:sz w:val="22"/>
        </w:rPr>
        <w:t>Ponudba</w:t>
      </w:r>
      <w:r w:rsidR="00951DCE" w:rsidRPr="00105891">
        <w:rPr>
          <w:rFonts w:cs="Arial"/>
          <w:b/>
          <w:bCs/>
          <w:sz w:val="22"/>
        </w:rPr>
        <w:t>«;</w:t>
      </w:r>
    </w:p>
    <w:p w14:paraId="0F699D91" w14:textId="210AC96C" w:rsidR="002203A9" w:rsidRPr="00FA79B2" w:rsidRDefault="00174011" w:rsidP="002203A9">
      <w:pPr>
        <w:numPr>
          <w:ilvl w:val="0"/>
          <w:numId w:val="5"/>
        </w:numPr>
        <w:spacing w:after="120"/>
        <w:contextualSpacing/>
        <w:rPr>
          <w:rFonts w:cs="Arial"/>
          <w:b/>
          <w:bCs/>
          <w:sz w:val="22"/>
        </w:rPr>
      </w:pPr>
      <w:r w:rsidRPr="00FA79B2">
        <w:rPr>
          <w:rFonts w:cs="Arial"/>
          <w:sz w:val="22"/>
        </w:rPr>
        <w:t xml:space="preserve">obrazec </w:t>
      </w:r>
      <w:r w:rsidR="00951DCE" w:rsidRPr="00105891">
        <w:rPr>
          <w:rFonts w:cs="Arial"/>
          <w:b/>
          <w:bCs/>
          <w:sz w:val="22"/>
        </w:rPr>
        <w:t>»</w:t>
      </w:r>
      <w:r w:rsidRPr="00105891">
        <w:rPr>
          <w:rFonts w:cs="Arial"/>
          <w:b/>
          <w:bCs/>
          <w:sz w:val="22"/>
        </w:rPr>
        <w:t>Podatki in izjava podizvajalca</w:t>
      </w:r>
      <w:r w:rsidR="00951DCE" w:rsidRPr="00105891">
        <w:rPr>
          <w:rFonts w:cs="Arial"/>
          <w:b/>
          <w:bCs/>
          <w:sz w:val="22"/>
        </w:rPr>
        <w:t>«</w:t>
      </w:r>
      <w:r w:rsidR="00EB200A" w:rsidRPr="00105891">
        <w:rPr>
          <w:rFonts w:cs="Arial"/>
          <w:b/>
          <w:bCs/>
          <w:sz w:val="22"/>
        </w:rPr>
        <w:t xml:space="preserve"> </w:t>
      </w:r>
      <w:r w:rsidR="00EB200A" w:rsidRPr="00FA79B2">
        <w:rPr>
          <w:rFonts w:cs="Arial"/>
          <w:b/>
          <w:bCs/>
          <w:sz w:val="22"/>
        </w:rPr>
        <w:t>(če ponudnik nastopa s podizvajalci)</w:t>
      </w:r>
      <w:r w:rsidR="00951DCE" w:rsidRPr="00FA79B2">
        <w:rPr>
          <w:rFonts w:cs="Arial"/>
          <w:b/>
          <w:bCs/>
          <w:sz w:val="22"/>
        </w:rPr>
        <w:t>;</w:t>
      </w:r>
    </w:p>
    <w:p w14:paraId="180537E1" w14:textId="4817E85D" w:rsidR="003C2F5A" w:rsidRDefault="002A5A52" w:rsidP="00105891">
      <w:pPr>
        <w:numPr>
          <w:ilvl w:val="0"/>
          <w:numId w:val="5"/>
        </w:numPr>
        <w:spacing w:after="120"/>
        <w:contextualSpacing/>
        <w:rPr>
          <w:rFonts w:cs="Arial"/>
          <w:sz w:val="22"/>
        </w:rPr>
      </w:pPr>
      <w:r w:rsidRPr="0007720C">
        <w:rPr>
          <w:rFonts w:cs="Arial"/>
          <w:b/>
          <w:bCs/>
          <w:sz w:val="22"/>
        </w:rPr>
        <w:t>BON-</w:t>
      </w:r>
      <w:r w:rsidR="004406EF" w:rsidRPr="0007720C">
        <w:rPr>
          <w:rFonts w:cs="Arial"/>
          <w:b/>
          <w:bCs/>
          <w:sz w:val="22"/>
        </w:rPr>
        <w:t>2 obrazec ali potrdilo vseh poslovnih bank</w:t>
      </w:r>
      <w:r w:rsidR="005501DC" w:rsidRPr="00105891">
        <w:rPr>
          <w:rFonts w:cs="Arial"/>
          <w:sz w:val="22"/>
        </w:rPr>
        <w:t>;</w:t>
      </w:r>
    </w:p>
    <w:p w14:paraId="47E26BDD" w14:textId="67544E3A" w:rsidR="00FA79B2" w:rsidRPr="00D967E8" w:rsidRDefault="00FA79B2" w:rsidP="00FA79B2">
      <w:pPr>
        <w:numPr>
          <w:ilvl w:val="0"/>
          <w:numId w:val="5"/>
        </w:numPr>
        <w:spacing w:after="120"/>
        <w:contextualSpacing/>
        <w:rPr>
          <w:rFonts w:cs="Arial"/>
          <w:sz w:val="22"/>
        </w:rPr>
      </w:pPr>
      <w:r w:rsidRPr="00D967E8">
        <w:rPr>
          <w:rFonts w:cs="Arial"/>
          <w:sz w:val="22"/>
        </w:rPr>
        <w:t>obrazec</w:t>
      </w:r>
      <w:r w:rsidRPr="00D967E8">
        <w:rPr>
          <w:rFonts w:cs="Arial"/>
          <w:b/>
          <w:bCs/>
          <w:sz w:val="22"/>
        </w:rPr>
        <w:t xml:space="preserve"> »Izjava o lastniški strukturi gospodarskega subjekta« </w:t>
      </w:r>
      <w:r w:rsidRPr="00D967E8">
        <w:rPr>
          <w:rFonts w:cs="Arial"/>
          <w:sz w:val="22"/>
        </w:rPr>
        <w:t>ter</w:t>
      </w:r>
    </w:p>
    <w:p w14:paraId="58871168" w14:textId="1976C55A" w:rsidR="00105891" w:rsidRPr="00D967E8" w:rsidRDefault="00D967E8" w:rsidP="00F359AA">
      <w:pPr>
        <w:numPr>
          <w:ilvl w:val="0"/>
          <w:numId w:val="5"/>
        </w:numPr>
        <w:spacing w:after="120"/>
        <w:contextualSpacing/>
        <w:rPr>
          <w:rFonts w:cs="Arial"/>
          <w:sz w:val="22"/>
        </w:rPr>
      </w:pPr>
      <w:r w:rsidRPr="00D967E8">
        <w:rPr>
          <w:rFonts w:cs="Arial"/>
          <w:b/>
          <w:bCs/>
          <w:sz w:val="22"/>
        </w:rPr>
        <w:t>t</w:t>
      </w:r>
      <w:r w:rsidR="003F22E9" w:rsidRPr="00D967E8">
        <w:rPr>
          <w:rFonts w:cs="Arial"/>
          <w:b/>
          <w:bCs/>
          <w:sz w:val="22"/>
        </w:rPr>
        <w:t>ehnična dokumentacija</w:t>
      </w:r>
      <w:r w:rsidR="006768BF" w:rsidRPr="00D967E8">
        <w:rPr>
          <w:rFonts w:cs="Arial"/>
          <w:sz w:val="22"/>
        </w:rPr>
        <w:t xml:space="preserve"> </w:t>
      </w:r>
      <w:r w:rsidR="006768BF" w:rsidRPr="00D967E8">
        <w:rPr>
          <w:rFonts w:cs="Arial"/>
          <w:b/>
          <w:bCs/>
          <w:sz w:val="22"/>
        </w:rPr>
        <w:t xml:space="preserve">ponujenih </w:t>
      </w:r>
      <w:r w:rsidR="00F56BF8" w:rsidRPr="00D967E8">
        <w:rPr>
          <w:rFonts w:cs="Arial"/>
          <w:b/>
          <w:bCs/>
          <w:sz w:val="22"/>
        </w:rPr>
        <w:t>vozil</w:t>
      </w:r>
      <w:r w:rsidR="00A75F81" w:rsidRPr="00D967E8">
        <w:rPr>
          <w:rFonts w:cs="Arial"/>
          <w:b/>
          <w:bCs/>
          <w:sz w:val="22"/>
        </w:rPr>
        <w:t xml:space="preserve"> </w:t>
      </w:r>
      <w:r w:rsidR="00A75F81" w:rsidRPr="00571D17">
        <w:rPr>
          <w:rFonts w:cs="Arial"/>
          <w:b/>
          <w:bCs/>
          <w:sz w:val="22"/>
          <w:u w:val="single"/>
        </w:rPr>
        <w:t>po posameznem sklopu</w:t>
      </w:r>
      <w:r w:rsidR="005F6DC5" w:rsidRPr="00D967E8">
        <w:rPr>
          <w:rFonts w:cs="Arial"/>
          <w:b/>
          <w:bCs/>
          <w:sz w:val="22"/>
        </w:rPr>
        <w:t xml:space="preserve"> skupaj</w:t>
      </w:r>
      <w:r w:rsidR="005F6DC5" w:rsidRPr="00D967E8">
        <w:rPr>
          <w:rFonts w:cs="Arial"/>
          <w:sz w:val="22"/>
        </w:rPr>
        <w:t xml:space="preserve"> </w:t>
      </w:r>
      <w:r w:rsidR="005F6DC5" w:rsidRPr="00D967E8">
        <w:rPr>
          <w:rFonts w:cs="Arial"/>
          <w:b/>
          <w:bCs/>
          <w:sz w:val="22"/>
        </w:rPr>
        <w:t>s seznamom</w:t>
      </w:r>
      <w:r w:rsidR="00DB0AD0" w:rsidRPr="00D967E8">
        <w:rPr>
          <w:rFonts w:cs="Arial"/>
          <w:b/>
          <w:bCs/>
          <w:sz w:val="22"/>
        </w:rPr>
        <w:t xml:space="preserve"> vgrajene serijske in dodatne opreme</w:t>
      </w:r>
      <w:r w:rsidR="00DB0AD0" w:rsidRPr="00D967E8">
        <w:rPr>
          <w:rFonts w:cs="Arial"/>
          <w:sz w:val="22"/>
        </w:rPr>
        <w:t xml:space="preserve"> </w:t>
      </w:r>
      <w:r w:rsidR="00FA79B2" w:rsidRPr="00D967E8">
        <w:rPr>
          <w:rFonts w:cs="Arial"/>
          <w:sz w:val="22"/>
        </w:rPr>
        <w:t>(</w:t>
      </w:r>
      <w:r w:rsidR="003F22E9" w:rsidRPr="00D967E8">
        <w:rPr>
          <w:rFonts w:cs="Arial"/>
          <w:sz w:val="22"/>
        </w:rPr>
        <w:t>točka 10.2</w:t>
      </w:r>
      <w:r w:rsidR="00105891" w:rsidRPr="00D967E8">
        <w:rPr>
          <w:rFonts w:cs="Arial"/>
          <w:sz w:val="22"/>
        </w:rPr>
        <w:t xml:space="preserve"> </w:t>
      </w:r>
      <w:r w:rsidR="003F22E9" w:rsidRPr="00D967E8">
        <w:rPr>
          <w:rFonts w:cs="Arial"/>
          <w:sz w:val="22"/>
        </w:rPr>
        <w:t>Navodil ponudnikom</w:t>
      </w:r>
      <w:r w:rsidR="00105891" w:rsidRPr="00D967E8">
        <w:rPr>
          <w:rFonts w:cs="Arial"/>
          <w:sz w:val="22"/>
        </w:rPr>
        <w:t xml:space="preserve"> AVT 202</w:t>
      </w:r>
      <w:bookmarkStart w:id="171" w:name="_Hlk536615806"/>
      <w:r w:rsidRPr="00D967E8">
        <w:rPr>
          <w:rFonts w:cs="Arial"/>
          <w:sz w:val="22"/>
        </w:rPr>
        <w:t>4</w:t>
      </w:r>
      <w:r w:rsidR="001A0FFA" w:rsidRPr="00D967E8">
        <w:rPr>
          <w:rFonts w:cs="Arial"/>
          <w:sz w:val="22"/>
        </w:rPr>
        <w:t>).</w:t>
      </w:r>
    </w:p>
    <w:bookmarkEnd w:id="171"/>
    <w:p w14:paraId="059AF429" w14:textId="5CFD505C" w:rsidR="003C2F5A" w:rsidRPr="00686D2D" w:rsidRDefault="003C2F5A" w:rsidP="00FA79B2">
      <w:pPr>
        <w:spacing w:after="120"/>
        <w:ind w:left="720"/>
        <w:contextualSpacing/>
        <w:rPr>
          <w:rFonts w:cs="Arial"/>
          <w:color w:val="FF0000"/>
          <w:sz w:val="22"/>
        </w:rPr>
      </w:pPr>
    </w:p>
    <w:p w14:paraId="09DFEC30" w14:textId="746DF36F" w:rsidR="00F87DB5" w:rsidRPr="00105891" w:rsidRDefault="00F87DB5" w:rsidP="00EE7195">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72" w:name="_Toc464638557"/>
      <w:bookmarkStart w:id="173" w:name="_Toc464638559"/>
      <w:bookmarkStart w:id="174" w:name="_Toc336851749"/>
      <w:bookmarkStart w:id="175" w:name="_Toc336851797"/>
      <w:bookmarkStart w:id="176" w:name="_Toc336851748"/>
      <w:bookmarkStart w:id="177" w:name="_Toc336851796"/>
      <w:bookmarkEnd w:id="172"/>
      <w:bookmarkEnd w:id="173"/>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4B7601E2" w:rsid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9331086" w14:textId="7A826FC6" w:rsidR="003C2F5A" w:rsidRPr="003F22E9" w:rsidRDefault="003F22E9" w:rsidP="003F22E9">
      <w:pPr>
        <w:pStyle w:val="Naslov2"/>
        <w:rPr>
          <w:rFonts w:cs="Arial"/>
          <w:sz w:val="22"/>
          <w:szCs w:val="22"/>
        </w:rPr>
      </w:pPr>
      <w:bookmarkStart w:id="178" w:name="_Toc140214021"/>
      <w:r>
        <w:rPr>
          <w:rFonts w:cs="Arial"/>
          <w:sz w:val="22"/>
          <w:szCs w:val="22"/>
        </w:rPr>
        <w:t>Tehnične specifikacije</w:t>
      </w:r>
      <w:bookmarkEnd w:id="178"/>
    </w:p>
    <w:p w14:paraId="71B52D47" w14:textId="77777777" w:rsidR="0074269A" w:rsidRPr="00D967E8" w:rsidRDefault="003F22E9" w:rsidP="0074269A">
      <w:pPr>
        <w:rPr>
          <w:rFonts w:cs="Arial"/>
          <w:sz w:val="22"/>
          <w:lang w:eastAsia="sl-SI"/>
        </w:rPr>
      </w:pPr>
      <w:r w:rsidRPr="00D967E8">
        <w:rPr>
          <w:sz w:val="22"/>
        </w:rPr>
        <w:t xml:space="preserve">Predmet ponudbe po posameznem sklopu mora izpolnjevati </w:t>
      </w:r>
      <w:r w:rsidRPr="00D967E8">
        <w:rPr>
          <w:b/>
          <w:bCs/>
          <w:sz w:val="22"/>
        </w:rPr>
        <w:t>najmanj minimalne tehnične zahteve,</w:t>
      </w:r>
      <w:r w:rsidRPr="00D967E8">
        <w:rPr>
          <w:sz w:val="22"/>
        </w:rPr>
        <w:t xml:space="preserve"> navedene v Tehničnih </w:t>
      </w:r>
      <w:r w:rsidRPr="00D967E8">
        <w:rPr>
          <w:rFonts w:cs="Arial"/>
          <w:sz w:val="22"/>
          <w:lang w:eastAsia="sl-SI"/>
        </w:rPr>
        <w:t>specifikacijah, ki so sestavni del te dokumentacije</w:t>
      </w:r>
      <w:r w:rsidR="0074269A" w:rsidRPr="00D967E8">
        <w:rPr>
          <w:rFonts w:cs="Arial"/>
          <w:sz w:val="22"/>
          <w:lang w:eastAsia="sl-SI"/>
        </w:rPr>
        <w:t>.</w:t>
      </w:r>
    </w:p>
    <w:p w14:paraId="6F5F3CE0" w14:textId="77777777" w:rsidR="005F6DC5" w:rsidRPr="00D967E8" w:rsidRDefault="005F6DC5" w:rsidP="0074269A">
      <w:pPr>
        <w:rPr>
          <w:rFonts w:cs="Arial"/>
          <w:b/>
          <w:bCs/>
          <w:sz w:val="22"/>
          <w:lang w:eastAsia="sl-SI"/>
        </w:rPr>
      </w:pPr>
    </w:p>
    <w:p w14:paraId="0EB5B852" w14:textId="7DEAFF88" w:rsidR="0074269A" w:rsidRPr="00D967E8" w:rsidRDefault="0074269A" w:rsidP="0074269A">
      <w:pPr>
        <w:rPr>
          <w:rFonts w:cs="Arial"/>
          <w:sz w:val="22"/>
          <w:lang w:eastAsia="sl-SI"/>
        </w:rPr>
      </w:pPr>
      <w:r w:rsidRPr="00D967E8">
        <w:rPr>
          <w:rFonts w:cs="Arial"/>
          <w:b/>
          <w:bCs/>
          <w:sz w:val="22"/>
          <w:lang w:eastAsia="sl-SI"/>
        </w:rPr>
        <w:t>D</w:t>
      </w:r>
      <w:r w:rsidR="005F6DC5" w:rsidRPr="00D967E8">
        <w:rPr>
          <w:rFonts w:cs="Arial"/>
          <w:b/>
          <w:bCs/>
          <w:sz w:val="22"/>
          <w:lang w:eastAsia="sl-SI"/>
        </w:rPr>
        <w:t>o</w:t>
      </w:r>
      <w:r w:rsidRPr="00D967E8">
        <w:rPr>
          <w:rFonts w:cs="Arial"/>
          <w:b/>
          <w:bCs/>
          <w:sz w:val="22"/>
          <w:lang w:eastAsia="sl-SI"/>
        </w:rPr>
        <w:t>kazilo:</w:t>
      </w:r>
      <w:r w:rsidRPr="00D967E8">
        <w:rPr>
          <w:rFonts w:cs="Arial"/>
          <w:sz w:val="22"/>
          <w:lang w:eastAsia="sl-SI"/>
        </w:rPr>
        <w:t xml:space="preserve"> Tehnična </w:t>
      </w:r>
      <w:r w:rsidR="003C2F5A" w:rsidRPr="00D967E8">
        <w:rPr>
          <w:rFonts w:cs="Arial"/>
          <w:sz w:val="22"/>
          <w:lang w:eastAsia="sl-SI"/>
        </w:rPr>
        <w:t>dokumentacija</w:t>
      </w:r>
      <w:r w:rsidR="003F22E9" w:rsidRPr="00D967E8">
        <w:rPr>
          <w:rFonts w:cs="Arial"/>
          <w:sz w:val="22"/>
          <w:lang w:eastAsia="sl-SI"/>
        </w:rPr>
        <w:t xml:space="preserve"> proizvaj</w:t>
      </w:r>
      <w:r w:rsidR="00B436BF" w:rsidRPr="00D967E8">
        <w:rPr>
          <w:rFonts w:cs="Arial"/>
          <w:sz w:val="22"/>
          <w:lang w:eastAsia="sl-SI"/>
        </w:rPr>
        <w:t>a</w:t>
      </w:r>
      <w:r w:rsidR="003F22E9" w:rsidRPr="00D967E8">
        <w:rPr>
          <w:rFonts w:cs="Arial"/>
          <w:sz w:val="22"/>
          <w:lang w:eastAsia="sl-SI"/>
        </w:rPr>
        <w:t>lca</w:t>
      </w:r>
      <w:r w:rsidRPr="00D967E8">
        <w:rPr>
          <w:rFonts w:cs="Arial"/>
          <w:sz w:val="22"/>
          <w:lang w:eastAsia="sl-SI"/>
        </w:rPr>
        <w:t xml:space="preserve"> </w:t>
      </w:r>
      <w:proofErr w:type="spellStart"/>
      <w:r w:rsidRPr="00D967E8">
        <w:rPr>
          <w:rFonts w:cs="Arial"/>
          <w:sz w:val="22"/>
          <w:lang w:eastAsia="sl-SI"/>
        </w:rPr>
        <w:t>ponujnega</w:t>
      </w:r>
      <w:proofErr w:type="spellEnd"/>
      <w:r w:rsidRPr="00D967E8">
        <w:rPr>
          <w:rFonts w:cs="Arial"/>
          <w:sz w:val="22"/>
          <w:lang w:eastAsia="sl-SI"/>
        </w:rPr>
        <w:t xml:space="preserve"> </w:t>
      </w:r>
      <w:r w:rsidR="003F22E9" w:rsidRPr="00D967E8">
        <w:rPr>
          <w:rFonts w:cs="Arial"/>
          <w:sz w:val="22"/>
          <w:lang w:eastAsia="sl-SI"/>
        </w:rPr>
        <w:t>v</w:t>
      </w:r>
      <w:r w:rsidR="003C2F5A" w:rsidRPr="00D967E8">
        <w:rPr>
          <w:rFonts w:cs="Arial"/>
          <w:sz w:val="22"/>
          <w:lang w:eastAsia="sl-SI"/>
        </w:rPr>
        <w:t>ozila</w:t>
      </w:r>
      <w:r w:rsidR="00E75A5D" w:rsidRPr="00D967E8">
        <w:rPr>
          <w:rFonts w:cs="Arial"/>
          <w:sz w:val="22"/>
          <w:lang w:eastAsia="sl-SI"/>
        </w:rPr>
        <w:t xml:space="preserve"> oziroma</w:t>
      </w:r>
      <w:r w:rsidR="005F6DC5" w:rsidRPr="00D967E8">
        <w:rPr>
          <w:rFonts w:cs="Arial"/>
          <w:sz w:val="22"/>
          <w:lang w:eastAsia="sl-SI"/>
        </w:rPr>
        <w:t xml:space="preserve"> potrdilo o </w:t>
      </w:r>
      <w:r w:rsidR="00E75A5D" w:rsidRPr="00D967E8">
        <w:rPr>
          <w:rFonts w:cs="Arial"/>
          <w:sz w:val="22"/>
          <w:lang w:eastAsia="sl-SI"/>
        </w:rPr>
        <w:t>homologacij</w:t>
      </w:r>
      <w:r w:rsidR="005F6DC5" w:rsidRPr="00D967E8">
        <w:rPr>
          <w:rFonts w:cs="Arial"/>
          <w:sz w:val="22"/>
          <w:lang w:eastAsia="sl-SI"/>
        </w:rPr>
        <w:t>i ozirom drugo ustrezno dokazilo</w:t>
      </w:r>
      <w:r w:rsidR="003F22E9" w:rsidRPr="00D967E8">
        <w:rPr>
          <w:rFonts w:cs="Arial"/>
          <w:sz w:val="22"/>
          <w:lang w:eastAsia="sl-SI"/>
        </w:rPr>
        <w:t>, iz katere</w:t>
      </w:r>
      <w:r w:rsidR="00D11157" w:rsidRPr="00D967E8">
        <w:rPr>
          <w:rFonts w:cs="Arial"/>
          <w:sz w:val="22"/>
          <w:lang w:eastAsia="sl-SI"/>
        </w:rPr>
        <w:t>ga</w:t>
      </w:r>
      <w:r w:rsidR="003F22E9" w:rsidRPr="00D967E8">
        <w:rPr>
          <w:rFonts w:cs="Arial"/>
          <w:sz w:val="22"/>
          <w:lang w:eastAsia="sl-SI"/>
        </w:rPr>
        <w:t xml:space="preserve"> izhaja, da</w:t>
      </w:r>
      <w:r w:rsidR="005F6DC5" w:rsidRPr="00D967E8">
        <w:rPr>
          <w:rFonts w:cs="Arial"/>
          <w:sz w:val="22"/>
          <w:lang w:eastAsia="sl-SI"/>
        </w:rPr>
        <w:t xml:space="preserve"> ponujeno </w:t>
      </w:r>
      <w:r w:rsidR="003F22E9" w:rsidRPr="00D967E8">
        <w:rPr>
          <w:rFonts w:cs="Arial"/>
          <w:sz w:val="22"/>
          <w:lang w:eastAsia="sl-SI"/>
        </w:rPr>
        <w:t>vozilo izpolnjuje zahteve</w:t>
      </w:r>
      <w:r w:rsidR="005F6DC5" w:rsidRPr="00D967E8">
        <w:rPr>
          <w:rFonts w:cs="Arial"/>
          <w:sz w:val="22"/>
          <w:lang w:eastAsia="sl-SI"/>
        </w:rPr>
        <w:t xml:space="preserve"> naročnika</w:t>
      </w:r>
      <w:r w:rsidR="00D11157" w:rsidRPr="00D967E8">
        <w:rPr>
          <w:rFonts w:cs="Arial"/>
          <w:sz w:val="22"/>
          <w:lang w:eastAsia="sl-SI"/>
        </w:rPr>
        <w:t xml:space="preserve"> s</w:t>
      </w:r>
      <w:r w:rsidRPr="00D967E8">
        <w:rPr>
          <w:rFonts w:cs="Arial"/>
          <w:sz w:val="22"/>
          <w:lang w:eastAsia="sl-SI"/>
        </w:rPr>
        <w:t xml:space="preserve">kupaj s </w:t>
      </w:r>
      <w:r w:rsidR="003F22E9" w:rsidRPr="00D967E8">
        <w:rPr>
          <w:rFonts w:cs="Arial"/>
          <w:sz w:val="22"/>
          <w:lang w:eastAsia="sl-SI"/>
        </w:rPr>
        <w:t>seznamom vgrajene serijske in dodatne opreme</w:t>
      </w:r>
      <w:r w:rsidR="005F6DC5" w:rsidRPr="00D967E8">
        <w:rPr>
          <w:rFonts w:cs="Arial"/>
          <w:sz w:val="22"/>
          <w:lang w:eastAsia="sl-SI"/>
        </w:rPr>
        <w:t>.</w:t>
      </w:r>
    </w:p>
    <w:p w14:paraId="25B711B4" w14:textId="332F5281" w:rsidR="000C0CD3" w:rsidRDefault="000C0CD3" w:rsidP="0074269A">
      <w:pPr>
        <w:rPr>
          <w:rFonts w:cs="Arial"/>
          <w:sz w:val="22"/>
          <w:lang w:eastAsia="sl-SI"/>
        </w:rPr>
      </w:pPr>
    </w:p>
    <w:p w14:paraId="749E9FBF" w14:textId="514D5720" w:rsidR="006E4F24" w:rsidRPr="001D66A5" w:rsidRDefault="006324A3" w:rsidP="001D66A5">
      <w:pPr>
        <w:pStyle w:val="Naslov2"/>
        <w:rPr>
          <w:rFonts w:cs="Arial"/>
          <w:iCs/>
          <w:sz w:val="22"/>
          <w:szCs w:val="22"/>
        </w:rPr>
      </w:pPr>
      <w:bookmarkStart w:id="179" w:name="_Toc140214022"/>
      <w:r w:rsidRPr="001D66A5">
        <w:rPr>
          <w:rFonts w:cs="Arial"/>
          <w:iCs/>
          <w:sz w:val="22"/>
          <w:szCs w:val="22"/>
        </w:rPr>
        <w:t>Obrazec »</w:t>
      </w:r>
      <w:bookmarkEnd w:id="174"/>
      <w:bookmarkEnd w:id="175"/>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79"/>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80"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1" w:name="_Hlk531606225"/>
      <w:r w:rsidRPr="00D93CA4">
        <w:rPr>
          <w:sz w:val="22"/>
        </w:rPr>
        <w:t>pri čemer se v slednjem primeru v skladu Splošnimi pogoji uporabe sistema e-JN šteje, da je oddan pravno zavezujoč dokument, ki ima enako veljavnost kot podpisan</w:t>
      </w:r>
      <w:bookmarkEnd w:id="181"/>
      <w:r w:rsidRPr="00D93CA4">
        <w:rPr>
          <w:sz w:val="22"/>
        </w:rPr>
        <w:t xml:space="preserve">. </w:t>
      </w:r>
    </w:p>
    <w:bookmarkEnd w:id="180"/>
    <w:p w14:paraId="60798324" w14:textId="77777777" w:rsidR="00D93CA4" w:rsidRPr="00D93CA4" w:rsidRDefault="00D93CA4" w:rsidP="00D93CA4">
      <w:pPr>
        <w:rPr>
          <w:sz w:val="22"/>
        </w:rPr>
      </w:pPr>
    </w:p>
    <w:p w14:paraId="35EF5DDE" w14:textId="5EE6B504"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53BB3B09" w14:textId="50D4A747" w:rsidR="00206DB1" w:rsidRDefault="00206DB1" w:rsidP="00D93CA4">
      <w:pPr>
        <w:rPr>
          <w:sz w:val="22"/>
        </w:rPr>
      </w:pPr>
    </w:p>
    <w:p w14:paraId="2967B0D0" w14:textId="1704B19E" w:rsidR="001D66A5" w:rsidRDefault="001A0088" w:rsidP="00075BE0">
      <w:pPr>
        <w:pStyle w:val="Naslov2"/>
      </w:pPr>
      <w:bookmarkStart w:id="182" w:name="_Toc466382905"/>
      <w:bookmarkStart w:id="183" w:name="_Toc466382906"/>
      <w:bookmarkStart w:id="184" w:name="_Toc140214023"/>
      <w:bookmarkEnd w:id="182"/>
      <w:bookmarkEnd w:id="183"/>
      <w:r w:rsidRPr="00D545F1">
        <w:rPr>
          <w:rFonts w:cs="Arial"/>
          <w:iCs/>
          <w:sz w:val="22"/>
          <w:szCs w:val="22"/>
        </w:rPr>
        <w:t>Obrazec »Predračun«</w:t>
      </w:r>
      <w:bookmarkEnd w:id="184"/>
      <w:r w:rsidRPr="00D545F1">
        <w:rPr>
          <w:rFonts w:cs="Arial"/>
          <w:iCs/>
          <w:sz w:val="22"/>
          <w:szCs w:val="22"/>
        </w:rPr>
        <w:t xml:space="preserve"> </w:t>
      </w:r>
    </w:p>
    <w:p w14:paraId="49E47227" w14:textId="7A3D7EF8" w:rsidR="00B436BF" w:rsidRDefault="00B436BF" w:rsidP="00B436BF">
      <w:pPr>
        <w:autoSpaceDE w:val="0"/>
        <w:autoSpaceDN w:val="0"/>
        <w:adjustRightInd w:val="0"/>
        <w:spacing w:line="240" w:lineRule="auto"/>
        <w:jc w:val="left"/>
        <w:rPr>
          <w:rFonts w:ascii="Century Gothic" w:hAnsi="Century Gothic" w:cs="Century Gothic"/>
          <w:color w:val="000000"/>
          <w:szCs w:val="20"/>
          <w:lang w:eastAsia="sl-SI"/>
        </w:rPr>
      </w:pPr>
    </w:p>
    <w:p w14:paraId="2C2D2105" w14:textId="5EF77CF3" w:rsidR="006C6199" w:rsidRPr="00D864FE" w:rsidRDefault="006C6199" w:rsidP="006C6199">
      <w:pPr>
        <w:spacing w:line="240" w:lineRule="auto"/>
        <w:rPr>
          <w:rFonts w:cs="Arial"/>
          <w:sz w:val="22"/>
          <w:lang w:eastAsia="sl-SI"/>
        </w:rPr>
      </w:pPr>
      <w:r w:rsidRPr="006C6199">
        <w:rPr>
          <w:rFonts w:cs="Arial"/>
          <w:sz w:val="22"/>
        </w:rPr>
        <w:t>Ponudnik mora izpolniti obrazec »Predračun« le za tiste sklop, na katerega se prijavlja. Ponudnik mora za posamezni sklop ponuditi vso razpisano količino</w:t>
      </w:r>
      <w:r w:rsidR="008C16D0">
        <w:rPr>
          <w:rFonts w:cs="Arial"/>
          <w:sz w:val="22"/>
        </w:rPr>
        <w:t xml:space="preserve"> vozil </w:t>
      </w:r>
      <w:r w:rsidRPr="006C6199">
        <w:rPr>
          <w:rFonts w:cs="Arial"/>
          <w:sz w:val="22"/>
        </w:rPr>
        <w:t>po</w:t>
      </w:r>
      <w:r w:rsidR="008C16D0">
        <w:rPr>
          <w:rFonts w:cs="Arial"/>
          <w:sz w:val="22"/>
        </w:rPr>
        <w:t xml:space="preserve"> posameznem </w:t>
      </w:r>
      <w:r w:rsidRPr="006C6199">
        <w:rPr>
          <w:rFonts w:cs="Arial"/>
          <w:sz w:val="22"/>
        </w:rPr>
        <w:t xml:space="preserve">sklopu. </w:t>
      </w:r>
      <w:r w:rsidRPr="00D864FE">
        <w:rPr>
          <w:rFonts w:cs="Arial"/>
          <w:sz w:val="22"/>
        </w:rPr>
        <w:t xml:space="preserve">Znotraj posameznega sklopa morajo biti vsa vozila enaka, iste blagovne znamke. </w:t>
      </w:r>
    </w:p>
    <w:p w14:paraId="561B0462" w14:textId="77777777" w:rsidR="006C6199" w:rsidRPr="006C6199" w:rsidRDefault="006C6199" w:rsidP="006C6199">
      <w:pPr>
        <w:autoSpaceDE w:val="0"/>
        <w:autoSpaceDN w:val="0"/>
        <w:adjustRightInd w:val="0"/>
        <w:spacing w:line="240" w:lineRule="auto"/>
        <w:rPr>
          <w:rFonts w:cs="Arial"/>
          <w:color w:val="FF0000"/>
          <w:sz w:val="22"/>
          <w:lang w:eastAsia="sl-SI"/>
        </w:rPr>
      </w:pPr>
    </w:p>
    <w:p w14:paraId="581632FA" w14:textId="75F0690E" w:rsidR="006C6199" w:rsidRDefault="006C6199" w:rsidP="006C6199">
      <w:pPr>
        <w:autoSpaceDE w:val="0"/>
        <w:autoSpaceDN w:val="0"/>
        <w:adjustRightInd w:val="0"/>
        <w:spacing w:line="240" w:lineRule="auto"/>
        <w:rPr>
          <w:rFonts w:cs="Arial"/>
          <w:sz w:val="22"/>
          <w:lang w:eastAsia="x-none"/>
        </w:rPr>
      </w:pPr>
      <w:r w:rsidRPr="00A71B71">
        <w:rPr>
          <w:rFonts w:cs="Arial"/>
          <w:b/>
          <w:bCs/>
          <w:color w:val="000000"/>
          <w:sz w:val="22"/>
          <w:lang w:eastAsia="sl-SI"/>
        </w:rPr>
        <w:t xml:space="preserve">Ponudnik mora izpolniti vse postavke v Predračunu, na največ dve decimalni mesti, in sicer za sklop, za katerega se prijavlja. </w:t>
      </w:r>
      <w:r w:rsidR="00B436BF" w:rsidRPr="006C6199">
        <w:rPr>
          <w:rFonts w:cs="Arial"/>
          <w:sz w:val="22"/>
          <w:lang w:eastAsia="x-none"/>
        </w:rPr>
        <w:t>V kolikor ponudnik ne vpiše ponudbene vrednosti v posamezno postavko ali vpiše vrednost nič (0) EUR ali pa vpiše znak (npr. “/” ali “—“, ipd.), se šteje, da ponuja to postavko brezplačno.</w:t>
      </w:r>
      <w:r>
        <w:rPr>
          <w:rFonts w:cs="Arial"/>
          <w:sz w:val="22"/>
          <w:lang w:eastAsia="x-none"/>
        </w:rPr>
        <w:t xml:space="preserve"> </w:t>
      </w:r>
    </w:p>
    <w:p w14:paraId="22FB3094" w14:textId="19836639" w:rsidR="006C6199" w:rsidRPr="005C0D25" w:rsidRDefault="006C6199" w:rsidP="006C6199">
      <w:pPr>
        <w:autoSpaceDE w:val="0"/>
        <w:autoSpaceDN w:val="0"/>
        <w:adjustRightInd w:val="0"/>
        <w:spacing w:line="240" w:lineRule="auto"/>
        <w:rPr>
          <w:rFonts w:cs="Arial"/>
          <w:sz w:val="22"/>
          <w:lang w:eastAsia="x-none"/>
        </w:rPr>
      </w:pPr>
    </w:p>
    <w:p w14:paraId="1D659411" w14:textId="49172B74" w:rsidR="00155D37" w:rsidRPr="005617BE" w:rsidRDefault="006C6199" w:rsidP="00FC1DDC">
      <w:pPr>
        <w:spacing w:line="240" w:lineRule="auto"/>
        <w:rPr>
          <w:rFonts w:cs="Arial"/>
          <w:sz w:val="22"/>
        </w:rPr>
      </w:pPr>
      <w:r w:rsidRPr="005C0D25">
        <w:rPr>
          <w:rFonts w:cs="Arial"/>
          <w:sz w:val="22"/>
        </w:rPr>
        <w:t xml:space="preserve">Ponudnik mora v obrazec »Predračun« vpisati </w:t>
      </w:r>
      <w:r w:rsidRPr="005C0D25">
        <w:rPr>
          <w:rFonts w:cs="Arial"/>
          <w:b/>
          <w:bCs/>
          <w:sz w:val="22"/>
        </w:rPr>
        <w:t>OBVEZNO</w:t>
      </w:r>
      <w:r w:rsidRPr="005C0D25">
        <w:rPr>
          <w:rFonts w:cs="Arial"/>
          <w:sz w:val="22"/>
        </w:rPr>
        <w:t xml:space="preserve"> </w:t>
      </w:r>
      <w:r w:rsidRPr="005617BE">
        <w:rPr>
          <w:rFonts w:cs="Arial"/>
          <w:b/>
          <w:bCs/>
          <w:sz w:val="22"/>
          <w:u w:val="single"/>
        </w:rPr>
        <w:t>tudi</w:t>
      </w:r>
      <w:r w:rsidR="00FC1DDC" w:rsidRPr="005617BE">
        <w:rPr>
          <w:rFonts w:cs="Arial"/>
          <w:b/>
          <w:bCs/>
          <w:sz w:val="22"/>
          <w:u w:val="single"/>
        </w:rPr>
        <w:t xml:space="preserve"> </w:t>
      </w:r>
      <w:r w:rsidRPr="005617BE">
        <w:rPr>
          <w:rFonts w:cs="Arial"/>
          <w:b/>
          <w:bCs/>
          <w:sz w:val="22"/>
          <w:u w:val="single"/>
        </w:rPr>
        <w:t>znamko in tip ponujenega vozila</w:t>
      </w:r>
      <w:r w:rsidR="00991370" w:rsidRPr="005617BE">
        <w:rPr>
          <w:rFonts w:cs="Arial"/>
          <w:b/>
          <w:bCs/>
          <w:sz w:val="22"/>
          <w:u w:val="single"/>
        </w:rPr>
        <w:t xml:space="preserve"> za sklop</w:t>
      </w:r>
      <w:r w:rsidR="00991370" w:rsidRPr="005617BE">
        <w:rPr>
          <w:rFonts w:cs="Arial"/>
          <w:b/>
          <w:bCs/>
          <w:sz w:val="22"/>
        </w:rPr>
        <w:t xml:space="preserve">, </w:t>
      </w:r>
      <w:r w:rsidR="00991370" w:rsidRPr="005617BE">
        <w:rPr>
          <w:rFonts w:cs="Arial"/>
          <w:sz w:val="22"/>
        </w:rPr>
        <w:t>za katerega se prijavlja.</w:t>
      </w:r>
    </w:p>
    <w:p w14:paraId="4CEABF60" w14:textId="77777777" w:rsidR="00FC1DDC" w:rsidRPr="005C0D25" w:rsidRDefault="00FC1DDC" w:rsidP="00FC1DDC">
      <w:pPr>
        <w:spacing w:line="240" w:lineRule="auto"/>
        <w:rPr>
          <w:rFonts w:cs="Arial"/>
          <w:color w:val="FF0000"/>
          <w:sz w:val="22"/>
        </w:rPr>
      </w:pPr>
    </w:p>
    <w:p w14:paraId="189A8D2D" w14:textId="77777777" w:rsidR="008C16D0" w:rsidRDefault="006C6199" w:rsidP="00155D37">
      <w:pPr>
        <w:spacing w:line="0" w:lineRule="atLeast"/>
        <w:rPr>
          <w:rFonts w:cs="Arial"/>
          <w:sz w:val="22"/>
        </w:rPr>
      </w:pPr>
      <w:r w:rsidRPr="006C6199">
        <w:rPr>
          <w:rFonts w:cs="Arial"/>
          <w:sz w:val="22"/>
        </w:rPr>
        <w:t>Ponudbene vrednosti v EUR brez DDV morajo biti izražene v evrih (EUR) in morajo vključevati vse stroške, ki so potrebni  za izvedbo predmeta naročila po posameznem sklopu. Ponudbene vrednosti v EUR brez DDV so fiksne in nespremenljive za ves čas trajanja pogodbe.</w:t>
      </w:r>
    </w:p>
    <w:p w14:paraId="71BC3A99" w14:textId="77777777" w:rsidR="008C16D0" w:rsidRDefault="008C16D0" w:rsidP="00155D37">
      <w:pPr>
        <w:spacing w:line="0" w:lineRule="atLeast"/>
        <w:rPr>
          <w:rFonts w:cs="Arial"/>
          <w:sz w:val="22"/>
        </w:rPr>
      </w:pPr>
    </w:p>
    <w:p w14:paraId="77ABD141" w14:textId="553E1C8F" w:rsidR="001F425B" w:rsidRDefault="001D66A5" w:rsidP="00155D37">
      <w:pPr>
        <w:spacing w:line="0" w:lineRule="atLeast"/>
        <w:rPr>
          <w:rFonts w:cs="Arial"/>
          <w:sz w:val="22"/>
        </w:rPr>
      </w:pPr>
      <w:r w:rsidRPr="001D66A5">
        <w:rPr>
          <w:rFonts w:cs="Arial"/>
          <w:sz w:val="22"/>
        </w:rPr>
        <w:t xml:space="preserve">Ponudnik ne sme spreminjati vsebine Predračuna. </w:t>
      </w:r>
      <w:r w:rsidR="001F425B" w:rsidRPr="001F425B">
        <w:rPr>
          <w:rFonts w:cs="Arial"/>
          <w:sz w:val="22"/>
        </w:rPr>
        <w:t>Na javnem odpiranju ponudb bo odprt dokument »Predračun«.</w:t>
      </w:r>
    </w:p>
    <w:p w14:paraId="2C1315A9" w14:textId="7332CC82" w:rsidR="006C6199" w:rsidRPr="006C6199" w:rsidRDefault="006C6199" w:rsidP="001F425B">
      <w:pPr>
        <w:rPr>
          <w:rFonts w:cs="Arial"/>
          <w:bCs/>
          <w:sz w:val="22"/>
        </w:rPr>
      </w:pPr>
    </w:p>
    <w:p w14:paraId="0758F59F" w14:textId="61117F19" w:rsidR="001F425B" w:rsidRPr="006C6199" w:rsidRDefault="001D66A5" w:rsidP="006C6199">
      <w:pPr>
        <w:autoSpaceDN w:val="0"/>
        <w:spacing w:line="0" w:lineRule="atLeast"/>
        <w:ind w:right="6"/>
        <w:textAlignment w:val="baseline"/>
        <w:rPr>
          <w:bCs/>
          <w:sz w:val="22"/>
        </w:rPr>
      </w:pPr>
      <w:r w:rsidRPr="006C6199">
        <w:rPr>
          <w:rFonts w:cs="Arial"/>
          <w:bCs/>
          <w:sz w:val="22"/>
          <w:lang w:eastAsia="zh-CN"/>
        </w:rPr>
        <w:t>Vnos ponudbenih vrednosti po posameznem sklopu v informacijski sistem e-JN:</w:t>
      </w:r>
      <w:r w:rsidR="006C6199">
        <w:rPr>
          <w:rFonts w:cs="Arial"/>
          <w:bCs/>
          <w:sz w:val="22"/>
          <w:lang w:eastAsia="zh-CN"/>
        </w:rPr>
        <w:t xml:space="preserve"> </w:t>
      </w:r>
      <w:r w:rsidR="001F425B" w:rsidRPr="006C6199">
        <w:rPr>
          <w:rFonts w:cs="Arial"/>
          <w:bCs/>
          <w:sz w:val="22"/>
        </w:rPr>
        <w:t>Ponudnik v sistem e-JN v razdelek »Skupna ponudbena vrednost« v zato namenjen prostor vpiše skupno ponudbeno vrednost brez davka v EUR po posameznem sklopu ter vpiše znesek davka v EUR (22%). Znesek skupaj z davkom v EUR se po posameznem sklopu izračuna samodejno.</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85" w:name="_Toc140214024"/>
      <w:bookmarkStart w:id="186" w:name="_Hlk54082675"/>
      <w:bookmarkEnd w:id="176"/>
      <w:bookmarkEnd w:id="177"/>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85"/>
    </w:p>
    <w:p w14:paraId="6EAAD53B" w14:textId="0CD920D1" w:rsidR="00AB3289" w:rsidRPr="002940ED" w:rsidRDefault="52C531E8" w:rsidP="3E24C9AB">
      <w:pPr>
        <w:spacing w:line="0" w:lineRule="atLeast"/>
        <w:rPr>
          <w:rFonts w:cs="Arial"/>
          <w:sz w:val="22"/>
        </w:rPr>
      </w:pPr>
      <w:bookmarkStart w:id="187" w:name="_Hlk40421476"/>
      <w:bookmarkStart w:id="188" w:name="_Hlk66702416"/>
      <w:r w:rsidRPr="3E24C9AB">
        <w:rPr>
          <w:rFonts w:cs="Arial"/>
          <w:sz w:val="22"/>
        </w:rPr>
        <w:t xml:space="preserve">Izbrani ponudnik bo moral naročniku </w:t>
      </w:r>
      <w:r w:rsidRPr="3E24C9AB">
        <w:rPr>
          <w:rFonts w:cs="Arial"/>
          <w:sz w:val="22"/>
          <w:lang w:eastAsia="zh-CN"/>
        </w:rPr>
        <w:t xml:space="preserve">najkasneje </w:t>
      </w:r>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 (bančna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Pr="3E24C9AB">
        <w:rPr>
          <w:rFonts w:cs="Arial"/>
          <w:sz w:val="22"/>
        </w:rPr>
        <w:t xml:space="preserve">),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0B5331E">
        <w:rPr>
          <w:rFonts w:cs="Arial"/>
          <w:b/>
          <w:bCs/>
          <w:sz w:val="22"/>
        </w:rPr>
        <w:t xml:space="preserve"> pogodbene v</w:t>
      </w:r>
      <w:r w:rsidR="40EABC25" w:rsidRPr="3E24C9AB">
        <w:rPr>
          <w:rFonts w:cs="Arial"/>
          <w:b/>
          <w:bCs/>
          <w:sz w:val="22"/>
          <w:lang w:eastAsia="zh-CN"/>
        </w:rPr>
        <w:t>rednosti</w:t>
      </w:r>
      <w:r w:rsidR="00B5331E">
        <w:rPr>
          <w:rFonts w:cs="Arial"/>
          <w:b/>
          <w:bCs/>
          <w:sz w:val="22"/>
          <w:lang w:eastAsia="zh-CN"/>
        </w:rPr>
        <w:t xml:space="preserve"> </w:t>
      </w:r>
      <w:r w:rsidR="40EABC25" w:rsidRPr="3E24C9AB">
        <w:rPr>
          <w:rFonts w:cs="Arial"/>
          <w:b/>
          <w:bCs/>
          <w:sz w:val="22"/>
          <w:lang w:eastAsia="zh-CN"/>
        </w:rPr>
        <w:t xml:space="preserve">v EUR z DDV po posameznem sklopu. </w:t>
      </w:r>
      <w:r w:rsidRPr="3E24C9AB">
        <w:rPr>
          <w:rFonts w:cs="Arial"/>
          <w:sz w:val="22"/>
        </w:rPr>
        <w:t xml:space="preserve">Rok veljavnosti zavarovanja za dobro izvedbo pogodbenih obveznosti je še </w:t>
      </w:r>
      <w:r w:rsidR="00B5331E">
        <w:rPr>
          <w:rFonts w:cs="Arial"/>
          <w:sz w:val="22"/>
        </w:rPr>
        <w:t>9</w:t>
      </w:r>
      <w:r w:rsidR="4A456E48" w:rsidRPr="3E24C9AB">
        <w:rPr>
          <w:rFonts w:cs="Arial"/>
          <w:sz w:val="22"/>
        </w:rPr>
        <w:t>0</w:t>
      </w:r>
      <w:r w:rsidRPr="3E24C9AB">
        <w:rPr>
          <w:rFonts w:cs="Arial"/>
          <w:sz w:val="22"/>
        </w:rPr>
        <w:t xml:space="preserve"> (</w:t>
      </w:r>
      <w:r w:rsidR="00B5331E">
        <w:rPr>
          <w:rFonts w:cs="Arial"/>
          <w:sz w:val="22"/>
        </w:rPr>
        <w:t>devetdeset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Pr="00A2234F" w:rsidRDefault="0039029B" w:rsidP="0039029B">
      <w:pPr>
        <w:spacing w:line="0" w:lineRule="atLeast"/>
        <w:rPr>
          <w:rFonts w:cs="Arial"/>
          <w:sz w:val="22"/>
        </w:rPr>
      </w:pPr>
      <w:bookmarkStart w:id="189" w:name="_Hlk528150210"/>
      <w:bookmarkEnd w:id="187"/>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402F6390" w14:textId="3726EF86" w:rsidR="0039029B" w:rsidRPr="00A2234F" w:rsidRDefault="0039029B" w:rsidP="0039029B">
      <w:pPr>
        <w:spacing w:line="0" w:lineRule="atLeast"/>
        <w:rPr>
          <w:rFonts w:cs="Arial"/>
          <w:sz w:val="22"/>
        </w:rPr>
      </w:pPr>
      <w:r w:rsidRPr="00A2234F">
        <w:rPr>
          <w:rFonts w:cs="Arial"/>
          <w:sz w:val="22"/>
        </w:rPr>
        <w:t xml:space="preserve">1. če izbrani ponudnik po posameznem sklopu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484C7CC" w:rsidR="0039029B" w:rsidRPr="00A2234F" w:rsidRDefault="0039029B" w:rsidP="0039029B">
      <w:pPr>
        <w:spacing w:line="0" w:lineRule="atLeast"/>
        <w:rPr>
          <w:rFonts w:cs="Arial"/>
          <w:sz w:val="22"/>
        </w:rPr>
      </w:pPr>
      <w:r w:rsidRPr="00A2234F">
        <w:rPr>
          <w:rFonts w:cs="Arial"/>
          <w:sz w:val="22"/>
        </w:rPr>
        <w:t>2. če izbrani ponudnik po posameznem sklopu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6A2F20FD" w:rsidR="0039029B" w:rsidRPr="00A2234F" w:rsidRDefault="0039029B" w:rsidP="0039029B">
      <w:pPr>
        <w:spacing w:line="0" w:lineRule="atLeast"/>
        <w:rPr>
          <w:rFonts w:cs="Arial"/>
          <w:sz w:val="22"/>
        </w:rPr>
      </w:pPr>
      <w:r w:rsidRPr="00A2234F">
        <w:rPr>
          <w:rFonts w:cs="Arial"/>
          <w:sz w:val="22"/>
        </w:rPr>
        <w:lastRenderedPageBreak/>
        <w:t xml:space="preserve">3. če izbrani ponudnik po posameznem sklopu ne bo pravilno izpolnil svojih obveznosti v skladu z določili </w:t>
      </w:r>
      <w:r w:rsidR="009065B6">
        <w:rPr>
          <w:rFonts w:cs="Arial"/>
          <w:sz w:val="22"/>
        </w:rPr>
        <w:t xml:space="preserve">pogodbe </w:t>
      </w:r>
      <w:r w:rsidRPr="00A2234F">
        <w:rPr>
          <w:rFonts w:cs="Arial"/>
          <w:sz w:val="22"/>
        </w:rPr>
        <w:t>ali</w:t>
      </w:r>
    </w:p>
    <w:p w14:paraId="7E0E0974" w14:textId="10A51D7C" w:rsidR="0039029B" w:rsidRPr="00A2234F" w:rsidRDefault="0039029B" w:rsidP="0039029B">
      <w:pPr>
        <w:spacing w:line="0" w:lineRule="atLeast"/>
        <w:rPr>
          <w:rFonts w:cs="Arial"/>
          <w:sz w:val="22"/>
        </w:rPr>
      </w:pPr>
      <w:r w:rsidRPr="00A2234F">
        <w:rPr>
          <w:rFonts w:cs="Arial"/>
          <w:sz w:val="22"/>
        </w:rPr>
        <w:t xml:space="preserve">4. če bo izbrani ponudnik po posameznem sklopu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2756EABF"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w:t>
      </w:r>
      <w:r w:rsidR="00B5331E">
        <w:rPr>
          <w:rFonts w:cs="Arial"/>
          <w:sz w:val="22"/>
        </w:rPr>
        <w:t xml:space="preserve"> </w:t>
      </w:r>
      <w:r w:rsidRPr="007938E6">
        <w:rPr>
          <w:rFonts w:cs="Arial"/>
          <w:sz w:val="22"/>
        </w:rPr>
        <w:t>temu ustrezno spremeniti tudi zavarovanje oziroma podaljšati njeno veljavnost.</w:t>
      </w:r>
    </w:p>
    <w:bookmarkEnd w:id="189"/>
    <w:p w14:paraId="5F9D6021" w14:textId="6EE429C4" w:rsidR="0039029B" w:rsidRPr="007938E6" w:rsidRDefault="0039029B" w:rsidP="007938E6">
      <w:pPr>
        <w:spacing w:line="0" w:lineRule="atLeast"/>
        <w:rPr>
          <w:rFonts w:cs="Arial"/>
          <w:sz w:val="22"/>
        </w:rPr>
      </w:pPr>
    </w:p>
    <w:p w14:paraId="457C5764" w14:textId="77777777" w:rsidR="00B5331E" w:rsidRDefault="00C61380" w:rsidP="00C61380">
      <w:pPr>
        <w:spacing w:after="200" w:line="0" w:lineRule="atLeast"/>
        <w:rPr>
          <w:rFonts w:cs="Arial"/>
          <w:sz w:val="22"/>
        </w:rPr>
      </w:pPr>
      <w:bookmarkStart w:id="190" w:name="_Toc467501200"/>
      <w:bookmarkStart w:id="191" w:name="_Toc467501201"/>
      <w:bookmarkStart w:id="192" w:name="_Toc509692067"/>
      <w:bookmarkStart w:id="193" w:name="_Toc509692069"/>
      <w:bookmarkStart w:id="194" w:name="_Hlk66702569"/>
      <w:bookmarkEnd w:id="186"/>
      <w:bookmarkEnd w:id="188"/>
      <w:bookmarkEnd w:id="190"/>
      <w:bookmarkEnd w:id="191"/>
      <w:bookmarkEnd w:id="192"/>
      <w:bookmarkEnd w:id="193"/>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4"/>
    </w:p>
    <w:p w14:paraId="227488F9" w14:textId="2C1CDA30" w:rsidR="00C61380" w:rsidRPr="00C61380" w:rsidRDefault="00C61380" w:rsidP="00C61380">
      <w:pPr>
        <w:spacing w:after="200" w:line="0" w:lineRule="atLeast"/>
        <w:rPr>
          <w:rFonts w:cs="Arial"/>
          <w:sz w:val="22"/>
        </w:rPr>
      </w:pPr>
      <w:r w:rsidRPr="00C61380">
        <w:rPr>
          <w:rFonts w:cs="Arial"/>
          <w:sz w:val="22"/>
        </w:rPr>
        <w:t>V kolikor bo naročnik unovčil zavarovanje za dobro izvedbo pogodbenih obveznosti, bo moral iz</w:t>
      </w:r>
      <w:r w:rsidR="00B5331E">
        <w:rPr>
          <w:rFonts w:cs="Arial"/>
          <w:sz w:val="22"/>
        </w:rPr>
        <w:t xml:space="preserve">brani </w:t>
      </w:r>
      <w:proofErr w:type="spellStart"/>
      <w:r w:rsidR="00B5331E">
        <w:rPr>
          <w:rFonts w:cs="Arial"/>
          <w:sz w:val="22"/>
        </w:rPr>
        <w:t>pondunik</w:t>
      </w:r>
      <w:proofErr w:type="spellEnd"/>
      <w:r w:rsidR="00B5331E">
        <w:rPr>
          <w:rFonts w:cs="Arial"/>
          <w:sz w:val="22"/>
        </w:rPr>
        <w:t xml:space="preserve"> </w:t>
      </w:r>
      <w:r w:rsidRPr="00C61380">
        <w:rPr>
          <w:rFonts w:cs="Arial"/>
          <w:sz w:val="22"/>
        </w:rPr>
        <w:t xml:space="preserve">najkasneje v roku </w:t>
      </w:r>
      <w:r w:rsidR="00B5331E">
        <w:rPr>
          <w:rFonts w:cs="Arial"/>
          <w:sz w:val="22"/>
        </w:rPr>
        <w:t xml:space="preserve">deset </w:t>
      </w:r>
      <w:r w:rsidRPr="00C61380">
        <w:rPr>
          <w:rFonts w:cs="Arial"/>
          <w:sz w:val="22"/>
        </w:rPr>
        <w:t>(</w:t>
      </w:r>
      <w:r w:rsidR="00B5331E">
        <w:rPr>
          <w:rFonts w:cs="Arial"/>
          <w:sz w:val="22"/>
        </w:rPr>
        <w:t>10</w:t>
      </w:r>
      <w:r w:rsidRPr="00C61380">
        <w:rPr>
          <w:rFonts w:cs="Arial"/>
          <w:sz w:val="22"/>
        </w:rPr>
        <w:t>)</w:t>
      </w:r>
      <w:r w:rsidR="00B5331E">
        <w:rPr>
          <w:rFonts w:cs="Arial"/>
          <w:sz w:val="22"/>
        </w:rPr>
        <w:t xml:space="preserve"> </w:t>
      </w:r>
      <w:r w:rsidRPr="00C61380">
        <w:rPr>
          <w:rFonts w:cs="Arial"/>
          <w:sz w:val="22"/>
        </w:rPr>
        <w:t>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5" w:name="_Toc140214025"/>
      <w:r w:rsidRPr="00A2234F">
        <w:rPr>
          <w:rFonts w:cs="Arial"/>
          <w:sz w:val="22"/>
          <w:szCs w:val="22"/>
        </w:rPr>
        <w:t>Druga določila za pripravo ponudbe</w:t>
      </w:r>
      <w:bookmarkEnd w:id="195"/>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6" w:name="_Hlk42449074"/>
      <w:r w:rsidRPr="00A2234F">
        <w:rPr>
          <w:rFonts w:eastAsia="Times New Roman" w:cs="Arial"/>
          <w:b/>
          <w:bCs/>
          <w:sz w:val="22"/>
        </w:rPr>
        <w:t>Način nastopanja istega gospodarskega subjekta</w:t>
      </w:r>
    </w:p>
    <w:bookmarkEnd w:id="196"/>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97" w:name="_Toc336851754"/>
      <w:bookmarkStart w:id="198" w:name="_Toc336851802"/>
      <w:bookmarkStart w:id="199" w:name="_Toc140214026"/>
      <w:r w:rsidRPr="00A2234F">
        <w:rPr>
          <w:rFonts w:ascii="Arial" w:hAnsi="Arial" w:cs="Arial"/>
          <w:i w:val="0"/>
          <w:iCs/>
          <w:sz w:val="22"/>
          <w:szCs w:val="22"/>
        </w:rPr>
        <w:t>Skupna ponudba</w:t>
      </w:r>
      <w:bookmarkEnd w:id="197"/>
      <w:bookmarkEnd w:id="198"/>
      <w:bookmarkEnd w:id="199"/>
    </w:p>
    <w:p w14:paraId="41B9E086" w14:textId="77A7FD45"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356DF9">
        <w:rPr>
          <w:rFonts w:cs="Arial"/>
          <w:sz w:val="22"/>
        </w:rPr>
        <w:t>točkah</w:t>
      </w:r>
      <w:r w:rsidR="00FE70EE" w:rsidRPr="00356DF9">
        <w:rPr>
          <w:rFonts w:cs="Arial"/>
          <w:sz w:val="22"/>
        </w:rPr>
        <w:t xml:space="preserve"> </w:t>
      </w:r>
      <w:r w:rsidR="007B4382" w:rsidRPr="00435CCD">
        <w:rPr>
          <w:rFonts w:cs="Arial"/>
          <w:sz w:val="22"/>
        </w:rPr>
        <w:t>8.</w:t>
      </w:r>
      <w:r w:rsidR="00435CCD" w:rsidRPr="00435CCD">
        <w:rPr>
          <w:rFonts w:cs="Arial"/>
          <w:sz w:val="22"/>
        </w:rPr>
        <w:t>3</w:t>
      </w:r>
      <w:r w:rsidR="006F246F" w:rsidRPr="00435CCD">
        <w:rPr>
          <w:rFonts w:cs="Arial"/>
          <w:sz w:val="22"/>
        </w:rPr>
        <w:t>, 8.</w:t>
      </w:r>
      <w:r w:rsidR="00435CCD" w:rsidRPr="00435CCD">
        <w:rPr>
          <w:rFonts w:cs="Arial"/>
          <w:sz w:val="22"/>
        </w:rPr>
        <w:t xml:space="preserve">4 ter </w:t>
      </w:r>
      <w:r w:rsidR="0048224B" w:rsidRPr="00435CCD">
        <w:rPr>
          <w:rFonts w:cs="Arial"/>
          <w:sz w:val="22"/>
        </w:rPr>
        <w:t>8.</w:t>
      </w:r>
      <w:r w:rsidR="00435CCD" w:rsidRPr="00435CCD">
        <w:rPr>
          <w:rFonts w:cs="Arial"/>
          <w:sz w:val="22"/>
        </w:rPr>
        <w:t>6, pogoj pod točko 8.</w:t>
      </w:r>
      <w:r w:rsidR="00435CCD">
        <w:rPr>
          <w:rFonts w:cs="Arial"/>
          <w:sz w:val="22"/>
        </w:rPr>
        <w:t xml:space="preserve">5 </w:t>
      </w:r>
      <w:r w:rsidR="00435CCD" w:rsidRPr="00435CCD">
        <w:rPr>
          <w:rFonts w:cs="Arial"/>
          <w:sz w:val="22"/>
        </w:rPr>
        <w:t>pa</w:t>
      </w:r>
      <w:r w:rsidR="00435CCD">
        <w:rPr>
          <w:rFonts w:cs="Arial"/>
          <w:sz w:val="22"/>
        </w:rPr>
        <w:t xml:space="preserve"> </w:t>
      </w:r>
      <w:r w:rsidR="00435CCD" w:rsidRPr="00435CCD">
        <w:rPr>
          <w:rFonts w:cs="Arial"/>
          <w:sz w:val="22"/>
        </w:rPr>
        <w:t>v prim</w:t>
      </w:r>
      <w:r w:rsidR="00435CCD">
        <w:rPr>
          <w:rFonts w:cs="Arial"/>
          <w:sz w:val="22"/>
        </w:rPr>
        <w:t>e</w:t>
      </w:r>
      <w:r w:rsidR="00435CCD" w:rsidRPr="00435CCD">
        <w:rPr>
          <w:rFonts w:cs="Arial"/>
          <w:sz w:val="22"/>
        </w:rPr>
        <w:t xml:space="preserve">ru, če so dobavitelj ponujenih vozil po posameznem sklopu. </w:t>
      </w:r>
      <w:r w:rsidR="00A0456C" w:rsidRPr="00435CCD">
        <w:rPr>
          <w:rFonts w:cs="Arial"/>
          <w:sz w:val="22"/>
        </w:rPr>
        <w:t xml:space="preserve">Vsi </w:t>
      </w:r>
      <w:r w:rsidR="00A0456C" w:rsidRPr="00A2234F">
        <w:rPr>
          <w:rFonts w:cs="Arial"/>
          <w:sz w:val="22"/>
        </w:rPr>
        <w:t>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00" w:name="_Toc336851755"/>
      <w:bookmarkStart w:id="201"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202" w:name="_Toc140214027"/>
      <w:r w:rsidRPr="00A2234F">
        <w:rPr>
          <w:rFonts w:ascii="Arial" w:hAnsi="Arial" w:cs="Arial"/>
          <w:i w:val="0"/>
          <w:iCs/>
          <w:sz w:val="22"/>
          <w:szCs w:val="22"/>
        </w:rPr>
        <w:lastRenderedPageBreak/>
        <w:t>Ponudba s podizvajalci</w:t>
      </w:r>
      <w:bookmarkEnd w:id="200"/>
      <w:bookmarkEnd w:id="201"/>
      <w:bookmarkEnd w:id="202"/>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435CCD" w:rsidRDefault="002A367F" w:rsidP="00A0456C">
      <w:pPr>
        <w:rPr>
          <w:rFonts w:cs="Arial"/>
          <w:sz w:val="22"/>
        </w:rPr>
      </w:pPr>
    </w:p>
    <w:p w14:paraId="671BA5FD" w14:textId="08A700C1" w:rsidR="00435CCD" w:rsidRPr="00435CCD" w:rsidRDefault="00B63933" w:rsidP="00A0456C">
      <w:pPr>
        <w:rPr>
          <w:rFonts w:cs="Arial"/>
          <w:sz w:val="22"/>
        </w:rPr>
      </w:pPr>
      <w:r w:rsidRPr="00435CCD">
        <w:rPr>
          <w:rFonts w:cs="Arial"/>
          <w:sz w:val="22"/>
        </w:rPr>
        <w:t>Če</w:t>
      </w:r>
      <w:r w:rsidR="00EF75B8" w:rsidRPr="00435CCD">
        <w:rPr>
          <w:rFonts w:cs="Arial"/>
          <w:sz w:val="22"/>
        </w:rPr>
        <w:t xml:space="preserve"> bodo pri podizvajalc</w:t>
      </w:r>
      <w:r w:rsidR="0077559D" w:rsidRPr="00435CCD">
        <w:rPr>
          <w:rFonts w:cs="Arial"/>
          <w:sz w:val="22"/>
        </w:rPr>
        <w:t>u</w:t>
      </w:r>
      <w:r w:rsidR="00EF75B8" w:rsidRPr="00435CCD">
        <w:rPr>
          <w:rFonts w:cs="Arial"/>
          <w:sz w:val="22"/>
        </w:rPr>
        <w:t xml:space="preserve"> obstajali razlogi za izključitev </w:t>
      </w:r>
      <w:r w:rsidR="006F7F52" w:rsidRPr="00435CCD">
        <w:rPr>
          <w:rFonts w:cs="Arial"/>
          <w:sz w:val="22"/>
        </w:rPr>
        <w:t xml:space="preserve">oziroma ne bo izpolnjeval ustreznih pogojev za sodelovanje </w:t>
      </w:r>
      <w:r w:rsidR="00EF75B8" w:rsidRPr="00435CCD">
        <w:rPr>
          <w:rFonts w:cs="Arial"/>
          <w:sz w:val="22"/>
        </w:rPr>
        <w:t xml:space="preserve">iz točke </w:t>
      </w:r>
      <w:r w:rsidR="00166B3B" w:rsidRPr="00435CCD">
        <w:rPr>
          <w:rFonts w:cs="Arial"/>
          <w:sz w:val="22"/>
        </w:rPr>
        <w:t>8</w:t>
      </w:r>
      <w:r w:rsidR="00EF75B8" w:rsidRPr="00435CCD">
        <w:rPr>
          <w:rFonts w:cs="Arial"/>
          <w:sz w:val="22"/>
        </w:rPr>
        <w:t>.</w:t>
      </w:r>
      <w:r w:rsidR="0035232A" w:rsidRPr="00435CCD">
        <w:rPr>
          <w:rFonts w:cs="Arial"/>
          <w:sz w:val="22"/>
        </w:rPr>
        <w:t xml:space="preserve">2 </w:t>
      </w:r>
      <w:r w:rsidR="00EF75B8" w:rsidRPr="00435CCD">
        <w:rPr>
          <w:rFonts w:cs="Arial"/>
          <w:sz w:val="22"/>
        </w:rPr>
        <w:t>teh navodil, bo naročnik podizvajalca zavrnil</w:t>
      </w:r>
      <w:r w:rsidR="0077559D" w:rsidRPr="00435CCD">
        <w:rPr>
          <w:rFonts w:cs="Arial"/>
          <w:sz w:val="22"/>
        </w:rPr>
        <w:t xml:space="preserve"> in zahteval njegovo zamenjavo</w:t>
      </w:r>
      <w:r w:rsidR="00EF75B8" w:rsidRPr="00435CCD">
        <w:rPr>
          <w:rFonts w:cs="Arial"/>
          <w:sz w:val="22"/>
        </w:rPr>
        <w:t>.</w:t>
      </w:r>
      <w:r w:rsidR="00023BCE" w:rsidRPr="00435CCD">
        <w:rPr>
          <w:rFonts w:cs="Arial"/>
          <w:sz w:val="22"/>
        </w:rPr>
        <w:t xml:space="preserve"> Podizvajalec mora izpolnjevati tudi pogoj</w:t>
      </w:r>
      <w:r w:rsidR="00435CCD" w:rsidRPr="00435CCD">
        <w:rPr>
          <w:rFonts w:cs="Arial"/>
          <w:sz w:val="22"/>
        </w:rPr>
        <w:t xml:space="preserve">a </w:t>
      </w:r>
      <w:r w:rsidR="00C8303D" w:rsidRPr="00435CCD">
        <w:rPr>
          <w:rFonts w:cs="Arial"/>
          <w:sz w:val="22"/>
        </w:rPr>
        <w:t>iz toč</w:t>
      </w:r>
      <w:r w:rsidR="00D4599F" w:rsidRPr="00435CCD">
        <w:rPr>
          <w:rFonts w:cs="Arial"/>
          <w:sz w:val="22"/>
        </w:rPr>
        <w:t>k 8.</w:t>
      </w:r>
      <w:r w:rsidR="00B75906" w:rsidRPr="00435CCD">
        <w:rPr>
          <w:rFonts w:cs="Arial"/>
          <w:sz w:val="22"/>
        </w:rPr>
        <w:t>3</w:t>
      </w:r>
      <w:r w:rsidR="00435CCD" w:rsidRPr="00435CCD">
        <w:rPr>
          <w:rFonts w:cs="Arial"/>
          <w:sz w:val="22"/>
        </w:rPr>
        <w:t xml:space="preserve"> </w:t>
      </w:r>
      <w:r w:rsidR="00B75906" w:rsidRPr="00435CCD">
        <w:rPr>
          <w:rFonts w:cs="Arial"/>
          <w:sz w:val="22"/>
        </w:rPr>
        <w:t>in 8.</w:t>
      </w:r>
      <w:r w:rsidR="00435CCD" w:rsidRPr="00435CCD">
        <w:rPr>
          <w:rFonts w:cs="Arial"/>
          <w:sz w:val="22"/>
        </w:rPr>
        <w:t>6, pogoj pod točko 8.5 pa v primeru, če so dobavitelj ponujenih vozil po posameznem sklopu.</w:t>
      </w:r>
    </w:p>
    <w:p w14:paraId="3BDBC276" w14:textId="77777777" w:rsidR="00435CCD" w:rsidRDefault="00435CCD" w:rsidP="00AD1AA2">
      <w:pPr>
        <w:rPr>
          <w:rFonts w:cs="Arial"/>
          <w:sz w:val="22"/>
        </w:rPr>
      </w:pPr>
    </w:p>
    <w:p w14:paraId="1C1710B8" w14:textId="09D4981A"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203" w:name="_Toc336851756"/>
      <w:bookmarkStart w:id="204" w:name="_Toc336851804"/>
      <w:bookmarkStart w:id="205" w:name="_Toc140214028"/>
      <w:r w:rsidRPr="00A2234F">
        <w:rPr>
          <w:rFonts w:ascii="Arial" w:hAnsi="Arial" w:cs="Arial"/>
          <w:i w:val="0"/>
          <w:iCs/>
          <w:sz w:val="22"/>
          <w:szCs w:val="22"/>
        </w:rPr>
        <w:lastRenderedPageBreak/>
        <w:t>Variantne ponudbe</w:t>
      </w:r>
      <w:bookmarkEnd w:id="203"/>
      <w:bookmarkEnd w:id="204"/>
      <w:bookmarkEnd w:id="205"/>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6" w:name="_Toc336851757"/>
      <w:bookmarkStart w:id="207"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08" w:name="_Toc140214029"/>
      <w:r w:rsidRPr="00A2234F">
        <w:rPr>
          <w:rFonts w:ascii="Arial" w:hAnsi="Arial" w:cs="Arial"/>
          <w:i w:val="0"/>
          <w:iCs/>
          <w:sz w:val="22"/>
          <w:szCs w:val="22"/>
        </w:rPr>
        <w:t>Jezik ponudbe</w:t>
      </w:r>
      <w:bookmarkEnd w:id="206"/>
      <w:bookmarkEnd w:id="207"/>
      <w:bookmarkEnd w:id="208"/>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09" w:name="_Toc336851758"/>
      <w:bookmarkStart w:id="210" w:name="_Toc336851806"/>
      <w:bookmarkStart w:id="211" w:name="_Toc509690875"/>
      <w:bookmarkStart w:id="212" w:name="_Toc140214030"/>
      <w:r w:rsidRPr="00A2234F">
        <w:rPr>
          <w:rFonts w:ascii="Arial" w:hAnsi="Arial" w:cs="Arial"/>
          <w:i w:val="0"/>
          <w:iCs/>
          <w:sz w:val="22"/>
          <w:szCs w:val="22"/>
        </w:rPr>
        <w:t>Priprava in oddaja ponudbe v sistemu e-JN</w:t>
      </w:r>
      <w:bookmarkEnd w:id="209"/>
      <w:bookmarkEnd w:id="210"/>
      <w:bookmarkEnd w:id="211"/>
      <w:bookmarkEnd w:id="212"/>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13" w:name="_Toc509692077"/>
      <w:bookmarkStart w:id="214" w:name="_Toc509692078"/>
      <w:bookmarkStart w:id="215" w:name="_Toc509692079"/>
      <w:bookmarkStart w:id="216" w:name="_Toc509692080"/>
      <w:bookmarkStart w:id="217" w:name="_Toc336851759"/>
      <w:bookmarkStart w:id="218" w:name="_Toc336851807"/>
      <w:bookmarkStart w:id="219" w:name="_Toc140214031"/>
      <w:bookmarkEnd w:id="213"/>
      <w:bookmarkEnd w:id="214"/>
      <w:bookmarkEnd w:id="215"/>
      <w:bookmarkEnd w:id="216"/>
      <w:r w:rsidRPr="00A2234F">
        <w:rPr>
          <w:rFonts w:ascii="Arial" w:hAnsi="Arial" w:cs="Arial"/>
          <w:i w:val="0"/>
          <w:iCs/>
          <w:sz w:val="22"/>
          <w:szCs w:val="22"/>
        </w:rPr>
        <w:t>Veljavnost ponudbe</w:t>
      </w:r>
      <w:bookmarkEnd w:id="217"/>
      <w:bookmarkEnd w:id="218"/>
      <w:bookmarkEnd w:id="219"/>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20" w:name="_Toc336851760"/>
      <w:bookmarkStart w:id="221" w:name="_Toc336851808"/>
      <w:bookmarkStart w:id="222" w:name="_Toc140214032"/>
      <w:r w:rsidRPr="00A2234F">
        <w:rPr>
          <w:rFonts w:ascii="Arial" w:hAnsi="Arial" w:cs="Arial"/>
          <w:i w:val="0"/>
          <w:iCs/>
          <w:sz w:val="22"/>
          <w:szCs w:val="22"/>
        </w:rPr>
        <w:t>Stroški ponudbe</w:t>
      </w:r>
      <w:bookmarkEnd w:id="220"/>
      <w:bookmarkEnd w:id="221"/>
      <w:bookmarkEnd w:id="222"/>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C46F6C">
      <w:pPr>
        <w:pStyle w:val="Naslov3"/>
        <w:ind w:left="641" w:hanging="641"/>
        <w:rPr>
          <w:rFonts w:ascii="Arial" w:hAnsi="Arial" w:cs="Arial"/>
          <w:i w:val="0"/>
          <w:iCs/>
          <w:sz w:val="22"/>
          <w:szCs w:val="22"/>
        </w:rPr>
      </w:pPr>
      <w:bookmarkStart w:id="223" w:name="_Toc140214033"/>
      <w:r w:rsidRPr="00A2234F">
        <w:rPr>
          <w:rFonts w:ascii="Arial" w:hAnsi="Arial" w:cs="Arial"/>
          <w:i w:val="0"/>
          <w:iCs/>
          <w:sz w:val="22"/>
          <w:szCs w:val="22"/>
        </w:rPr>
        <w:t>Protikorupcijsko določilo</w:t>
      </w:r>
      <w:bookmarkEnd w:id="223"/>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4" w:name="_Toc467133897"/>
      <w:bookmarkStart w:id="225" w:name="_Toc467501214"/>
      <w:bookmarkStart w:id="226" w:name="_Toc336851763"/>
      <w:bookmarkStart w:id="227" w:name="_Toc336851811"/>
      <w:bookmarkStart w:id="228" w:name="_Toc140214034"/>
      <w:bookmarkStart w:id="229" w:name="_Toc336851761"/>
      <w:bookmarkStart w:id="230" w:name="_Toc336851809"/>
      <w:bookmarkEnd w:id="224"/>
      <w:bookmarkEnd w:id="225"/>
      <w:r w:rsidRPr="00A2234F">
        <w:rPr>
          <w:rFonts w:cs="Arial"/>
          <w:sz w:val="22"/>
          <w:szCs w:val="22"/>
        </w:rPr>
        <w:t>obvestilo o odločitvi o oddaji naročila</w:t>
      </w:r>
      <w:bookmarkEnd w:id="226"/>
      <w:bookmarkEnd w:id="227"/>
      <w:bookmarkEnd w:id="228"/>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31" w:name="_Toc140214035"/>
      <w:r w:rsidRPr="00A2234F">
        <w:rPr>
          <w:rFonts w:cs="Arial"/>
          <w:sz w:val="22"/>
          <w:szCs w:val="22"/>
        </w:rPr>
        <w:t>odstop od izvedbe javnega naročila</w:t>
      </w:r>
      <w:bookmarkEnd w:id="229"/>
      <w:bookmarkEnd w:id="230"/>
      <w:bookmarkEnd w:id="231"/>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32" w:name="_Toc336851762"/>
      <w:bookmarkStart w:id="233" w:name="_Toc336851810"/>
      <w:r w:rsidRPr="00A2234F">
        <w:rPr>
          <w:rFonts w:cs="Arial"/>
          <w:sz w:val="22"/>
          <w:szCs w:val="22"/>
        </w:rPr>
        <w:lastRenderedPageBreak/>
        <w:t xml:space="preserve">    </w:t>
      </w:r>
      <w:bookmarkStart w:id="234" w:name="_Toc140214036"/>
      <w:bookmarkEnd w:id="232"/>
      <w:bookmarkEnd w:id="233"/>
      <w:r w:rsidR="00442DE8">
        <w:rPr>
          <w:rFonts w:cs="Arial"/>
          <w:sz w:val="22"/>
          <w:szCs w:val="22"/>
        </w:rPr>
        <w:t>POGODBA</w:t>
      </w:r>
      <w:bookmarkEnd w:id="234"/>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54320F4"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po posameznem sklopu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po posameznem sklopu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981B3E" w:rsidRPr="00A2234F">
        <w:rPr>
          <w:rFonts w:cs="Arial"/>
          <w:sz w:val="22"/>
        </w:rPr>
        <w:t xml:space="preserve"> ter glede na to, za kateri sklop naročila bo sklenjen</w:t>
      </w:r>
      <w:r w:rsidR="000C3C6C">
        <w:rPr>
          <w:rFonts w:cs="Arial"/>
          <w:sz w:val="22"/>
        </w:rPr>
        <w:t>a</w:t>
      </w:r>
      <w:r w:rsidR="00981B3E" w:rsidRPr="00A2234F">
        <w:rPr>
          <w:rFonts w:cs="Arial"/>
          <w:sz w:val="22"/>
        </w:rPr>
        <w:t>.</w:t>
      </w:r>
    </w:p>
    <w:p w14:paraId="0E89A740" w14:textId="77777777" w:rsidR="006F246F" w:rsidRPr="00A2234F" w:rsidRDefault="006F246F" w:rsidP="008B6487">
      <w:pPr>
        <w:rPr>
          <w:rFonts w:cs="Arial"/>
          <w:sz w:val="22"/>
        </w:rPr>
      </w:pPr>
    </w:p>
    <w:p w14:paraId="53A16980" w14:textId="25DAFF4E" w:rsidR="00F83624"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5331E">
        <w:rPr>
          <w:rFonts w:cs="Arial"/>
          <w:sz w:val="22"/>
        </w:rPr>
        <w:t xml:space="preserve"> št. AVT 202</w:t>
      </w:r>
      <w:r w:rsidR="004F7E31">
        <w:rPr>
          <w:rFonts w:cs="Arial"/>
          <w:sz w:val="22"/>
        </w:rPr>
        <w:t>4</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5" w:name="_Toc336851764"/>
      <w:bookmarkStart w:id="236" w:name="_Toc336851812"/>
      <w:r w:rsidRPr="00A2234F">
        <w:rPr>
          <w:rFonts w:cs="Arial"/>
          <w:sz w:val="22"/>
          <w:szCs w:val="22"/>
        </w:rPr>
        <w:t xml:space="preserve">    </w:t>
      </w:r>
      <w:bookmarkStart w:id="237" w:name="_Toc140214037"/>
      <w:r w:rsidR="008B6487" w:rsidRPr="00A2234F">
        <w:rPr>
          <w:rFonts w:cs="Arial"/>
          <w:sz w:val="22"/>
          <w:szCs w:val="22"/>
        </w:rPr>
        <w:t>pravno varstvo</w:t>
      </w:r>
      <w:bookmarkEnd w:id="235"/>
      <w:bookmarkEnd w:id="236"/>
      <w:bookmarkEnd w:id="237"/>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002236CF" w14:textId="5DC0D3BC" w:rsidR="00AD0D02" w:rsidRPr="00A2234F" w:rsidRDefault="00DE46A9" w:rsidP="00E471B8">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r w:rsidR="00E471B8">
        <w:rPr>
          <w:rFonts w:cs="Arial"/>
          <w:sz w:val="22"/>
        </w:rPr>
        <w:t xml:space="preserve"> </w:t>
      </w:r>
      <w:r w:rsidR="00AD0D02" w:rsidRPr="00A2234F">
        <w:rPr>
          <w:rFonts w:cs="Arial"/>
          <w:sz w:val="22"/>
        </w:rPr>
        <w:t xml:space="preserve">Zahtevek za revizijo mora biti vložen preko portala </w:t>
      </w:r>
      <w:proofErr w:type="spellStart"/>
      <w:r w:rsidR="00AD0D02" w:rsidRPr="00A2234F">
        <w:rPr>
          <w:rFonts w:cs="Arial"/>
          <w:sz w:val="22"/>
        </w:rPr>
        <w:t>eRevizija</w:t>
      </w:r>
      <w:proofErr w:type="spellEnd"/>
      <w:r w:rsidR="00AD0D02" w:rsidRPr="00A2234F">
        <w:rPr>
          <w:rFonts w:cs="Arial"/>
          <w:sz w:val="22"/>
        </w:rPr>
        <w:t xml:space="preserve">: </w:t>
      </w:r>
      <w:hyperlink r:id="rId20" w:history="1">
        <w:r w:rsidR="00AD0D02" w:rsidRPr="00A2234F">
          <w:rPr>
            <w:rFonts w:cs="Arial"/>
            <w:sz w:val="22"/>
          </w:rPr>
          <w:t>https://www.portalerevizija.si</w:t>
        </w:r>
      </w:hyperlink>
      <w:r w:rsidR="00AD0D02" w:rsidRPr="00A2234F">
        <w:rPr>
          <w:rFonts w:cs="Arial"/>
          <w:sz w:val="22"/>
        </w:rPr>
        <w:t xml:space="preserve">  v skladu s Pravilnikom o portalu </w:t>
      </w:r>
      <w:proofErr w:type="spellStart"/>
      <w:r w:rsidR="00AD0D02" w:rsidRPr="00A2234F">
        <w:rPr>
          <w:rFonts w:cs="Arial"/>
          <w:sz w:val="22"/>
        </w:rPr>
        <w:t>eRevizija</w:t>
      </w:r>
      <w:proofErr w:type="spellEnd"/>
      <w:r w:rsidR="00AD0D02" w:rsidRPr="00A2234F">
        <w:rPr>
          <w:rFonts w:cs="Arial"/>
          <w:sz w:val="22"/>
        </w:rPr>
        <w:t xml:space="preserve"> za izmenjavo informacij in dokumentov v </w:t>
      </w:r>
      <w:proofErr w:type="spellStart"/>
      <w:r w:rsidR="00AD0D02" w:rsidRPr="00A2234F">
        <w:rPr>
          <w:rFonts w:cs="Arial"/>
          <w:sz w:val="22"/>
        </w:rPr>
        <w:t>predrevizijskem</w:t>
      </w:r>
      <w:proofErr w:type="spellEnd"/>
      <w:r w:rsidR="00AD0D02"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00AD0D02" w:rsidRPr="00A2234F">
          <w:rPr>
            <w:rFonts w:cs="Arial"/>
            <w:sz w:val="22"/>
          </w:rPr>
          <w:t>32/19</w:t>
        </w:r>
      </w:hyperlink>
      <w:r w:rsidR="00AD0D02"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00AD0D02" w:rsidRPr="00A2234F">
          <w:rPr>
            <w:rFonts w:cs="Arial"/>
            <w:sz w:val="22"/>
          </w:rPr>
          <w:t>67/20</w:t>
        </w:r>
      </w:hyperlink>
      <w:r w:rsidR="00AD0D02" w:rsidRPr="00A2234F">
        <w:rPr>
          <w:rFonts w:cs="Arial"/>
          <w:sz w:val="22"/>
        </w:rPr>
        <w:t>).</w:t>
      </w: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A52D" w14:textId="77777777" w:rsidR="00ED2DAF" w:rsidRDefault="00ED2DAF" w:rsidP="00107834">
      <w:pPr>
        <w:spacing w:line="240" w:lineRule="auto"/>
      </w:pPr>
      <w:r>
        <w:separator/>
      </w:r>
    </w:p>
  </w:endnote>
  <w:endnote w:type="continuationSeparator" w:id="0">
    <w:p w14:paraId="659B14E5" w14:textId="77777777" w:rsidR="00ED2DAF" w:rsidRDefault="00ED2D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59303B8E" w:rsidR="00A2234F" w:rsidRPr="00AC730B" w:rsidRDefault="006F65D1" w:rsidP="00887C43">
    <w:pPr>
      <w:pStyle w:val="Noga"/>
      <w:pBdr>
        <w:top w:val="single" w:sz="4" w:space="1" w:color="auto"/>
      </w:pBdr>
      <w:rPr>
        <w:rFonts w:cs="Arial"/>
        <w:sz w:val="16"/>
        <w:szCs w:val="16"/>
      </w:rPr>
    </w:pPr>
    <w:r>
      <w:rPr>
        <w:rFonts w:cs="Arial"/>
        <w:sz w:val="16"/>
        <w:szCs w:val="16"/>
      </w:rPr>
      <w:t xml:space="preserve">AVT </w:t>
    </w:r>
    <w:r w:rsidR="00555878">
      <w:rPr>
        <w:rFonts w:cs="Arial"/>
        <w:sz w:val="16"/>
        <w:szCs w:val="16"/>
      </w:rPr>
      <w:t>202</w:t>
    </w:r>
    <w:r w:rsidR="005A2F24">
      <w:rPr>
        <w:rFonts w:cs="Arial"/>
        <w:sz w:val="16"/>
        <w:szCs w:val="16"/>
      </w:rPr>
      <w:t>4</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0DFB0D59" w:rsidR="00A2234F" w:rsidRPr="00AC730B" w:rsidRDefault="006F65D1" w:rsidP="00887C43">
    <w:pPr>
      <w:pStyle w:val="Noga"/>
      <w:pBdr>
        <w:top w:val="single" w:sz="4" w:space="1" w:color="auto"/>
      </w:pBdr>
      <w:rPr>
        <w:rFonts w:cs="Arial"/>
        <w:sz w:val="16"/>
        <w:szCs w:val="16"/>
      </w:rPr>
    </w:pPr>
    <w:r>
      <w:rPr>
        <w:rFonts w:cs="Arial"/>
        <w:sz w:val="16"/>
        <w:szCs w:val="16"/>
      </w:rPr>
      <w:t xml:space="preserve"> AVT </w:t>
    </w:r>
    <w:r w:rsidR="00A2234F" w:rsidRPr="00AC730B">
      <w:rPr>
        <w:rFonts w:cs="Arial"/>
        <w:sz w:val="16"/>
        <w:szCs w:val="16"/>
      </w:rPr>
      <w:t>202</w:t>
    </w:r>
    <w:r w:rsidR="00A870B3">
      <w:rPr>
        <w:rFonts w:cs="Arial"/>
        <w:sz w:val="16"/>
        <w:szCs w:val="16"/>
      </w:rPr>
      <w:t>4</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6AFC" w14:textId="77777777" w:rsidR="00ED2DAF" w:rsidRDefault="00ED2DAF" w:rsidP="00107834">
      <w:pPr>
        <w:spacing w:line="240" w:lineRule="auto"/>
      </w:pPr>
      <w:r>
        <w:separator/>
      </w:r>
    </w:p>
  </w:footnote>
  <w:footnote w:type="continuationSeparator" w:id="0">
    <w:p w14:paraId="1029F1E2" w14:textId="77777777" w:rsidR="00ED2DAF" w:rsidRDefault="00ED2DAF"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8695039"/>
    <w:multiLevelType w:val="hybridMultilevel"/>
    <w:tmpl w:val="C01EDC42"/>
    <w:lvl w:ilvl="0" w:tplc="6180D50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B26FC1"/>
    <w:multiLevelType w:val="hybridMultilevel"/>
    <w:tmpl w:val="1D3841E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29"/>
  </w:num>
  <w:num w:numId="2" w16cid:durableId="143859738">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28"/>
  </w:num>
  <w:num w:numId="4" w16cid:durableId="849952220">
    <w:abstractNumId w:val="19"/>
  </w:num>
  <w:num w:numId="5" w16cid:durableId="1981113350">
    <w:abstractNumId w:val="22"/>
  </w:num>
  <w:num w:numId="6" w16cid:durableId="1920407449">
    <w:abstractNumId w:val="8"/>
  </w:num>
  <w:num w:numId="7" w16cid:durableId="809716237">
    <w:abstractNumId w:val="6"/>
  </w:num>
  <w:num w:numId="8" w16cid:durableId="1628274063">
    <w:abstractNumId w:val="2"/>
  </w:num>
  <w:num w:numId="9" w16cid:durableId="1909262424">
    <w:abstractNumId w:val="20"/>
  </w:num>
  <w:num w:numId="10" w16cid:durableId="1999917344">
    <w:abstractNumId w:val="5"/>
  </w:num>
  <w:num w:numId="11" w16cid:durableId="2108310016">
    <w:abstractNumId w:val="24"/>
  </w:num>
  <w:num w:numId="12" w16cid:durableId="652374750">
    <w:abstractNumId w:val="26"/>
  </w:num>
  <w:num w:numId="13" w16cid:durableId="1002129028">
    <w:abstractNumId w:val="7"/>
  </w:num>
  <w:num w:numId="14" w16cid:durableId="742726735">
    <w:abstractNumId w:val="13"/>
  </w:num>
  <w:num w:numId="15" w16cid:durableId="1044521095">
    <w:abstractNumId w:val="17"/>
  </w:num>
  <w:num w:numId="16" w16cid:durableId="659701640">
    <w:abstractNumId w:val="21"/>
  </w:num>
  <w:num w:numId="17" w16cid:durableId="1574924116">
    <w:abstractNumId w:val="15"/>
  </w:num>
  <w:num w:numId="18" w16cid:durableId="162249195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2"/>
  </w:num>
  <w:num w:numId="20" w16cid:durableId="162744900">
    <w:abstractNumId w:val="33"/>
  </w:num>
  <w:num w:numId="21" w16cid:durableId="1668046911">
    <w:abstractNumId w:val="25"/>
  </w:num>
  <w:num w:numId="22" w16cid:durableId="270433193">
    <w:abstractNumId w:val="18"/>
  </w:num>
  <w:num w:numId="23" w16cid:durableId="1755929197">
    <w:abstractNumId w:val="10"/>
  </w:num>
  <w:num w:numId="24" w16cid:durableId="1541749329">
    <w:abstractNumId w:val="23"/>
  </w:num>
  <w:num w:numId="25" w16cid:durableId="1700426489">
    <w:abstractNumId w:val="9"/>
  </w:num>
  <w:num w:numId="26" w16cid:durableId="1295411439">
    <w:abstractNumId w:val="4"/>
  </w:num>
  <w:num w:numId="27" w16cid:durableId="277421149">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286811440">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27453421">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42944653">
    <w:abstractNumId w:val="11"/>
  </w:num>
  <w:num w:numId="31" w16cid:durableId="540093131">
    <w:abstractNumId w:val="31"/>
  </w:num>
  <w:num w:numId="32" w16cid:durableId="739475385">
    <w:abstractNumId w:val="30"/>
  </w:num>
  <w:num w:numId="33" w16cid:durableId="695929828">
    <w:abstractNumId w:val="27"/>
  </w:num>
  <w:num w:numId="34" w16cid:durableId="1572809181">
    <w:abstractNumId w:val="16"/>
  </w:num>
  <w:num w:numId="35" w16cid:durableId="137619825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2078238982">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5897591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723675083">
    <w:abstractNumId w:val="14"/>
  </w:num>
  <w:num w:numId="39" w16cid:durableId="81876569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5FA"/>
    <w:rsid w:val="00032AA5"/>
    <w:rsid w:val="00033FA9"/>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5FE"/>
    <w:rsid w:val="00060BC8"/>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2CF8"/>
    <w:rsid w:val="00073646"/>
    <w:rsid w:val="00073A24"/>
    <w:rsid w:val="00074545"/>
    <w:rsid w:val="000757BF"/>
    <w:rsid w:val="00076676"/>
    <w:rsid w:val="0007720C"/>
    <w:rsid w:val="00077BD5"/>
    <w:rsid w:val="00080B13"/>
    <w:rsid w:val="0008140E"/>
    <w:rsid w:val="00081896"/>
    <w:rsid w:val="00083CA3"/>
    <w:rsid w:val="00084E48"/>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A9"/>
    <w:rsid w:val="000B3FE7"/>
    <w:rsid w:val="000B57FA"/>
    <w:rsid w:val="000B66C4"/>
    <w:rsid w:val="000B764A"/>
    <w:rsid w:val="000B769D"/>
    <w:rsid w:val="000B77DD"/>
    <w:rsid w:val="000B7A9C"/>
    <w:rsid w:val="000C01B7"/>
    <w:rsid w:val="000C02CC"/>
    <w:rsid w:val="000C03A6"/>
    <w:rsid w:val="000C083B"/>
    <w:rsid w:val="000C0CD3"/>
    <w:rsid w:val="000C14C1"/>
    <w:rsid w:val="000C3C6C"/>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605A"/>
    <w:rsid w:val="000F7448"/>
    <w:rsid w:val="000F75C6"/>
    <w:rsid w:val="000F7CEC"/>
    <w:rsid w:val="0010091F"/>
    <w:rsid w:val="001012E9"/>
    <w:rsid w:val="00101682"/>
    <w:rsid w:val="00102E9A"/>
    <w:rsid w:val="00103E73"/>
    <w:rsid w:val="00103EAE"/>
    <w:rsid w:val="0010437E"/>
    <w:rsid w:val="00105891"/>
    <w:rsid w:val="00106594"/>
    <w:rsid w:val="00107834"/>
    <w:rsid w:val="00112148"/>
    <w:rsid w:val="001125DE"/>
    <w:rsid w:val="0011338A"/>
    <w:rsid w:val="00114C8D"/>
    <w:rsid w:val="00114D41"/>
    <w:rsid w:val="0011549B"/>
    <w:rsid w:val="0011613B"/>
    <w:rsid w:val="00120226"/>
    <w:rsid w:val="00120550"/>
    <w:rsid w:val="00121908"/>
    <w:rsid w:val="00121D64"/>
    <w:rsid w:val="00122CB0"/>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443"/>
    <w:rsid w:val="0013663C"/>
    <w:rsid w:val="00140141"/>
    <w:rsid w:val="001401BC"/>
    <w:rsid w:val="00140271"/>
    <w:rsid w:val="00141097"/>
    <w:rsid w:val="00141824"/>
    <w:rsid w:val="00142B7E"/>
    <w:rsid w:val="00142CC1"/>
    <w:rsid w:val="00142EA9"/>
    <w:rsid w:val="00143730"/>
    <w:rsid w:val="00143C14"/>
    <w:rsid w:val="00143ED1"/>
    <w:rsid w:val="00144346"/>
    <w:rsid w:val="00144A29"/>
    <w:rsid w:val="00145158"/>
    <w:rsid w:val="001462ED"/>
    <w:rsid w:val="0014694B"/>
    <w:rsid w:val="00146AEE"/>
    <w:rsid w:val="00146B54"/>
    <w:rsid w:val="00146BBC"/>
    <w:rsid w:val="001477D3"/>
    <w:rsid w:val="00147A79"/>
    <w:rsid w:val="001503A6"/>
    <w:rsid w:val="00150735"/>
    <w:rsid w:val="00150B80"/>
    <w:rsid w:val="00152883"/>
    <w:rsid w:val="00152B13"/>
    <w:rsid w:val="00153A6D"/>
    <w:rsid w:val="00154209"/>
    <w:rsid w:val="00154314"/>
    <w:rsid w:val="0015562A"/>
    <w:rsid w:val="00155675"/>
    <w:rsid w:val="00155D37"/>
    <w:rsid w:val="00156154"/>
    <w:rsid w:val="001578B4"/>
    <w:rsid w:val="00157BDD"/>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335F"/>
    <w:rsid w:val="001841E3"/>
    <w:rsid w:val="0018465B"/>
    <w:rsid w:val="00184E24"/>
    <w:rsid w:val="0018717F"/>
    <w:rsid w:val="00190FC2"/>
    <w:rsid w:val="00191FDD"/>
    <w:rsid w:val="00193824"/>
    <w:rsid w:val="00194C61"/>
    <w:rsid w:val="00194F0D"/>
    <w:rsid w:val="00195606"/>
    <w:rsid w:val="00195B86"/>
    <w:rsid w:val="00195D73"/>
    <w:rsid w:val="001960B0"/>
    <w:rsid w:val="0019770D"/>
    <w:rsid w:val="001A0088"/>
    <w:rsid w:val="001A06F0"/>
    <w:rsid w:val="001A0FFA"/>
    <w:rsid w:val="001A2FC6"/>
    <w:rsid w:val="001A407F"/>
    <w:rsid w:val="001A4724"/>
    <w:rsid w:val="001A5AFC"/>
    <w:rsid w:val="001A6646"/>
    <w:rsid w:val="001A7802"/>
    <w:rsid w:val="001B0726"/>
    <w:rsid w:val="001B198A"/>
    <w:rsid w:val="001B1A3B"/>
    <w:rsid w:val="001B1CAB"/>
    <w:rsid w:val="001B2A02"/>
    <w:rsid w:val="001B33BE"/>
    <w:rsid w:val="001B481F"/>
    <w:rsid w:val="001B622E"/>
    <w:rsid w:val="001B6746"/>
    <w:rsid w:val="001B6B52"/>
    <w:rsid w:val="001B6B59"/>
    <w:rsid w:val="001B6EEA"/>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AE6"/>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25B"/>
    <w:rsid w:val="001F44EE"/>
    <w:rsid w:val="001F4EA8"/>
    <w:rsid w:val="001F5C2E"/>
    <w:rsid w:val="001F5CD0"/>
    <w:rsid w:val="001F614F"/>
    <w:rsid w:val="001F6BEA"/>
    <w:rsid w:val="001F6F87"/>
    <w:rsid w:val="001F6F9C"/>
    <w:rsid w:val="00200CA0"/>
    <w:rsid w:val="002016D3"/>
    <w:rsid w:val="00201910"/>
    <w:rsid w:val="00201E0C"/>
    <w:rsid w:val="00202026"/>
    <w:rsid w:val="00203401"/>
    <w:rsid w:val="00203534"/>
    <w:rsid w:val="00204B60"/>
    <w:rsid w:val="00204C1B"/>
    <w:rsid w:val="00205961"/>
    <w:rsid w:val="00205A87"/>
    <w:rsid w:val="00205B78"/>
    <w:rsid w:val="00205E05"/>
    <w:rsid w:val="00206DB1"/>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1E84"/>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CA4"/>
    <w:rsid w:val="00234E07"/>
    <w:rsid w:val="00235576"/>
    <w:rsid w:val="00237077"/>
    <w:rsid w:val="0023742D"/>
    <w:rsid w:val="002377FC"/>
    <w:rsid w:val="002402F5"/>
    <w:rsid w:val="00242AB7"/>
    <w:rsid w:val="002435A3"/>
    <w:rsid w:val="002445A1"/>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847"/>
    <w:rsid w:val="00257BC4"/>
    <w:rsid w:val="00260027"/>
    <w:rsid w:val="00260226"/>
    <w:rsid w:val="00261054"/>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2A8F"/>
    <w:rsid w:val="00274220"/>
    <w:rsid w:val="00274551"/>
    <w:rsid w:val="00274734"/>
    <w:rsid w:val="00274D32"/>
    <w:rsid w:val="00274D88"/>
    <w:rsid w:val="00276906"/>
    <w:rsid w:val="002769E8"/>
    <w:rsid w:val="00276EB6"/>
    <w:rsid w:val="00277108"/>
    <w:rsid w:val="00280C52"/>
    <w:rsid w:val="002814E9"/>
    <w:rsid w:val="00281AAF"/>
    <w:rsid w:val="00281E96"/>
    <w:rsid w:val="00282C53"/>
    <w:rsid w:val="002838E4"/>
    <w:rsid w:val="00284CD5"/>
    <w:rsid w:val="002878D3"/>
    <w:rsid w:val="002903E9"/>
    <w:rsid w:val="00291669"/>
    <w:rsid w:val="00292535"/>
    <w:rsid w:val="00292D53"/>
    <w:rsid w:val="00293984"/>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679"/>
    <w:rsid w:val="002B1C19"/>
    <w:rsid w:val="002B2B13"/>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B07"/>
    <w:rsid w:val="002C3975"/>
    <w:rsid w:val="002C427C"/>
    <w:rsid w:val="002C4819"/>
    <w:rsid w:val="002C5389"/>
    <w:rsid w:val="002C5B06"/>
    <w:rsid w:val="002C6568"/>
    <w:rsid w:val="002C7FC7"/>
    <w:rsid w:val="002D060D"/>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090B"/>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46C"/>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076"/>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53C5"/>
    <w:rsid w:val="00376417"/>
    <w:rsid w:val="00377EE0"/>
    <w:rsid w:val="003807D9"/>
    <w:rsid w:val="00380A46"/>
    <w:rsid w:val="003815B3"/>
    <w:rsid w:val="00381F96"/>
    <w:rsid w:val="003826DF"/>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96A4A"/>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2F5A"/>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F03D3"/>
    <w:rsid w:val="003F0748"/>
    <w:rsid w:val="003F22E9"/>
    <w:rsid w:val="003F3FD8"/>
    <w:rsid w:val="003F4C08"/>
    <w:rsid w:val="003F4FDA"/>
    <w:rsid w:val="003F5931"/>
    <w:rsid w:val="003F5B7C"/>
    <w:rsid w:val="003F660A"/>
    <w:rsid w:val="003F6704"/>
    <w:rsid w:val="003F7BBB"/>
    <w:rsid w:val="003F7D4F"/>
    <w:rsid w:val="00400A3C"/>
    <w:rsid w:val="004018C1"/>
    <w:rsid w:val="004019A3"/>
    <w:rsid w:val="004020D2"/>
    <w:rsid w:val="004023D5"/>
    <w:rsid w:val="00402F96"/>
    <w:rsid w:val="00403951"/>
    <w:rsid w:val="00403C36"/>
    <w:rsid w:val="00404A98"/>
    <w:rsid w:val="004053B1"/>
    <w:rsid w:val="0040744E"/>
    <w:rsid w:val="0041030D"/>
    <w:rsid w:val="00410ACE"/>
    <w:rsid w:val="00410EB0"/>
    <w:rsid w:val="004113D3"/>
    <w:rsid w:val="00411B91"/>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E63"/>
    <w:rsid w:val="00433660"/>
    <w:rsid w:val="00433926"/>
    <w:rsid w:val="0043429B"/>
    <w:rsid w:val="004342DD"/>
    <w:rsid w:val="00435212"/>
    <w:rsid w:val="00435CCD"/>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3679"/>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2FF"/>
    <w:rsid w:val="004A7215"/>
    <w:rsid w:val="004A7E58"/>
    <w:rsid w:val="004B1296"/>
    <w:rsid w:val="004B15AC"/>
    <w:rsid w:val="004B2F35"/>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4F7E31"/>
    <w:rsid w:val="00500070"/>
    <w:rsid w:val="00501C79"/>
    <w:rsid w:val="00501D0F"/>
    <w:rsid w:val="00501F03"/>
    <w:rsid w:val="0050248B"/>
    <w:rsid w:val="005027BF"/>
    <w:rsid w:val="00502A02"/>
    <w:rsid w:val="005038E9"/>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0A33"/>
    <w:rsid w:val="0052361B"/>
    <w:rsid w:val="005248A5"/>
    <w:rsid w:val="005252BD"/>
    <w:rsid w:val="00526448"/>
    <w:rsid w:val="00530589"/>
    <w:rsid w:val="0053094B"/>
    <w:rsid w:val="005312FE"/>
    <w:rsid w:val="00531877"/>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78"/>
    <w:rsid w:val="00555ADC"/>
    <w:rsid w:val="0055605C"/>
    <w:rsid w:val="00556FFE"/>
    <w:rsid w:val="005571B4"/>
    <w:rsid w:val="00557B0B"/>
    <w:rsid w:val="00560758"/>
    <w:rsid w:val="005617BE"/>
    <w:rsid w:val="00561FBA"/>
    <w:rsid w:val="005620BF"/>
    <w:rsid w:val="00562109"/>
    <w:rsid w:val="00562BF9"/>
    <w:rsid w:val="00562BFD"/>
    <w:rsid w:val="00565FF6"/>
    <w:rsid w:val="005673E3"/>
    <w:rsid w:val="00570CFD"/>
    <w:rsid w:val="00570F04"/>
    <w:rsid w:val="00571263"/>
    <w:rsid w:val="00571D17"/>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77F21"/>
    <w:rsid w:val="0058026F"/>
    <w:rsid w:val="0058135E"/>
    <w:rsid w:val="0058162A"/>
    <w:rsid w:val="00582420"/>
    <w:rsid w:val="005838DD"/>
    <w:rsid w:val="00583E28"/>
    <w:rsid w:val="005848B0"/>
    <w:rsid w:val="00584A38"/>
    <w:rsid w:val="00584B3B"/>
    <w:rsid w:val="00584E58"/>
    <w:rsid w:val="00584FC5"/>
    <w:rsid w:val="00585117"/>
    <w:rsid w:val="0058640D"/>
    <w:rsid w:val="0058694A"/>
    <w:rsid w:val="005908A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2F24"/>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62E6"/>
    <w:rsid w:val="005B725E"/>
    <w:rsid w:val="005C0058"/>
    <w:rsid w:val="005C0D25"/>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3F3"/>
    <w:rsid w:val="005F4676"/>
    <w:rsid w:val="005F4857"/>
    <w:rsid w:val="005F5392"/>
    <w:rsid w:val="005F59E0"/>
    <w:rsid w:val="005F5B0B"/>
    <w:rsid w:val="005F6DC5"/>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DAE"/>
    <w:rsid w:val="006308A4"/>
    <w:rsid w:val="00631C08"/>
    <w:rsid w:val="00631CE7"/>
    <w:rsid w:val="006324A3"/>
    <w:rsid w:val="00634A9B"/>
    <w:rsid w:val="00635969"/>
    <w:rsid w:val="006359B9"/>
    <w:rsid w:val="00635B5C"/>
    <w:rsid w:val="00635BA0"/>
    <w:rsid w:val="00635D78"/>
    <w:rsid w:val="00636066"/>
    <w:rsid w:val="006369DF"/>
    <w:rsid w:val="00636B71"/>
    <w:rsid w:val="00636CA9"/>
    <w:rsid w:val="006374E6"/>
    <w:rsid w:val="006377C0"/>
    <w:rsid w:val="00637C50"/>
    <w:rsid w:val="00640372"/>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8BF"/>
    <w:rsid w:val="00676E8E"/>
    <w:rsid w:val="006810CE"/>
    <w:rsid w:val="006821B7"/>
    <w:rsid w:val="006826BD"/>
    <w:rsid w:val="00682C9B"/>
    <w:rsid w:val="00683274"/>
    <w:rsid w:val="00685583"/>
    <w:rsid w:val="0068565A"/>
    <w:rsid w:val="00685796"/>
    <w:rsid w:val="00685ADD"/>
    <w:rsid w:val="00685DEA"/>
    <w:rsid w:val="00686D2D"/>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2D7"/>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199"/>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5A9D"/>
    <w:rsid w:val="006F65D1"/>
    <w:rsid w:val="006F6946"/>
    <w:rsid w:val="006F7269"/>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269A"/>
    <w:rsid w:val="00742A98"/>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6C67"/>
    <w:rsid w:val="00787196"/>
    <w:rsid w:val="007872D2"/>
    <w:rsid w:val="00787607"/>
    <w:rsid w:val="007911AA"/>
    <w:rsid w:val="007915DA"/>
    <w:rsid w:val="007938E6"/>
    <w:rsid w:val="00793F1A"/>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118"/>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237F"/>
    <w:rsid w:val="007F253F"/>
    <w:rsid w:val="007F264A"/>
    <w:rsid w:val="007F3083"/>
    <w:rsid w:val="007F4606"/>
    <w:rsid w:val="007F51D3"/>
    <w:rsid w:val="007F562E"/>
    <w:rsid w:val="007F56A9"/>
    <w:rsid w:val="007F5CBF"/>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18C3"/>
    <w:rsid w:val="00812D04"/>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6CD8"/>
    <w:rsid w:val="00877060"/>
    <w:rsid w:val="008771BA"/>
    <w:rsid w:val="0087740D"/>
    <w:rsid w:val="00880C56"/>
    <w:rsid w:val="00881AA5"/>
    <w:rsid w:val="00881F29"/>
    <w:rsid w:val="00882105"/>
    <w:rsid w:val="00882E5E"/>
    <w:rsid w:val="00883B4F"/>
    <w:rsid w:val="00885574"/>
    <w:rsid w:val="0088557E"/>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16D0"/>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579"/>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1E25"/>
    <w:rsid w:val="0092296E"/>
    <w:rsid w:val="00923CF0"/>
    <w:rsid w:val="00923F1E"/>
    <w:rsid w:val="00925572"/>
    <w:rsid w:val="0092794F"/>
    <w:rsid w:val="009308C0"/>
    <w:rsid w:val="0093092E"/>
    <w:rsid w:val="00930AB8"/>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1E12"/>
    <w:rsid w:val="00952C82"/>
    <w:rsid w:val="009536A8"/>
    <w:rsid w:val="00953D0A"/>
    <w:rsid w:val="00954C1C"/>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AB6"/>
    <w:rsid w:val="00975566"/>
    <w:rsid w:val="00975E5C"/>
    <w:rsid w:val="00976776"/>
    <w:rsid w:val="0097694F"/>
    <w:rsid w:val="009774E3"/>
    <w:rsid w:val="00977B87"/>
    <w:rsid w:val="00980822"/>
    <w:rsid w:val="00980D52"/>
    <w:rsid w:val="0098141E"/>
    <w:rsid w:val="00981B3E"/>
    <w:rsid w:val="00982606"/>
    <w:rsid w:val="009829C8"/>
    <w:rsid w:val="00983233"/>
    <w:rsid w:val="00983282"/>
    <w:rsid w:val="00983D30"/>
    <w:rsid w:val="009843CB"/>
    <w:rsid w:val="00985D18"/>
    <w:rsid w:val="00986ADA"/>
    <w:rsid w:val="00986DF2"/>
    <w:rsid w:val="009873C4"/>
    <w:rsid w:val="009878C4"/>
    <w:rsid w:val="0098799B"/>
    <w:rsid w:val="00987FC0"/>
    <w:rsid w:val="00990361"/>
    <w:rsid w:val="00990433"/>
    <w:rsid w:val="00990C82"/>
    <w:rsid w:val="00991370"/>
    <w:rsid w:val="00992B8F"/>
    <w:rsid w:val="00994AFF"/>
    <w:rsid w:val="00994FD9"/>
    <w:rsid w:val="00995AC6"/>
    <w:rsid w:val="00996466"/>
    <w:rsid w:val="009966DD"/>
    <w:rsid w:val="00997A0E"/>
    <w:rsid w:val="009A0CEA"/>
    <w:rsid w:val="009A1265"/>
    <w:rsid w:val="009A2AF7"/>
    <w:rsid w:val="009A2CF9"/>
    <w:rsid w:val="009A2F4A"/>
    <w:rsid w:val="009A330B"/>
    <w:rsid w:val="009A4349"/>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8BB"/>
    <w:rsid w:val="009C1E21"/>
    <w:rsid w:val="009C2237"/>
    <w:rsid w:val="009C28D1"/>
    <w:rsid w:val="009C2F2B"/>
    <w:rsid w:val="009C365B"/>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61EE"/>
    <w:rsid w:val="00A0740A"/>
    <w:rsid w:val="00A07746"/>
    <w:rsid w:val="00A10167"/>
    <w:rsid w:val="00A112EA"/>
    <w:rsid w:val="00A1195E"/>
    <w:rsid w:val="00A11EB2"/>
    <w:rsid w:val="00A12527"/>
    <w:rsid w:val="00A13129"/>
    <w:rsid w:val="00A13804"/>
    <w:rsid w:val="00A15FA1"/>
    <w:rsid w:val="00A1606F"/>
    <w:rsid w:val="00A166E7"/>
    <w:rsid w:val="00A16C5C"/>
    <w:rsid w:val="00A171CD"/>
    <w:rsid w:val="00A17916"/>
    <w:rsid w:val="00A21809"/>
    <w:rsid w:val="00A2234F"/>
    <w:rsid w:val="00A22E5C"/>
    <w:rsid w:val="00A23736"/>
    <w:rsid w:val="00A24DCA"/>
    <w:rsid w:val="00A250B9"/>
    <w:rsid w:val="00A26645"/>
    <w:rsid w:val="00A266AC"/>
    <w:rsid w:val="00A271D6"/>
    <w:rsid w:val="00A300F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1F4"/>
    <w:rsid w:val="00A64930"/>
    <w:rsid w:val="00A66860"/>
    <w:rsid w:val="00A672D2"/>
    <w:rsid w:val="00A67651"/>
    <w:rsid w:val="00A67A52"/>
    <w:rsid w:val="00A7037C"/>
    <w:rsid w:val="00A70450"/>
    <w:rsid w:val="00A70483"/>
    <w:rsid w:val="00A71B71"/>
    <w:rsid w:val="00A7221A"/>
    <w:rsid w:val="00A73844"/>
    <w:rsid w:val="00A73F38"/>
    <w:rsid w:val="00A744C3"/>
    <w:rsid w:val="00A74BAB"/>
    <w:rsid w:val="00A74C60"/>
    <w:rsid w:val="00A7582B"/>
    <w:rsid w:val="00A75E01"/>
    <w:rsid w:val="00A75F8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0B3"/>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6C88"/>
    <w:rsid w:val="00AD7621"/>
    <w:rsid w:val="00AD791B"/>
    <w:rsid w:val="00AD7B83"/>
    <w:rsid w:val="00AD7ECB"/>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7EF"/>
    <w:rsid w:val="00B068F5"/>
    <w:rsid w:val="00B10911"/>
    <w:rsid w:val="00B10E66"/>
    <w:rsid w:val="00B112A4"/>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6BF"/>
    <w:rsid w:val="00B43765"/>
    <w:rsid w:val="00B43828"/>
    <w:rsid w:val="00B44788"/>
    <w:rsid w:val="00B44E6C"/>
    <w:rsid w:val="00B4522C"/>
    <w:rsid w:val="00B45770"/>
    <w:rsid w:val="00B4690A"/>
    <w:rsid w:val="00B47700"/>
    <w:rsid w:val="00B50DE1"/>
    <w:rsid w:val="00B51A28"/>
    <w:rsid w:val="00B524CA"/>
    <w:rsid w:val="00B52FE5"/>
    <w:rsid w:val="00B5331E"/>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56C7"/>
    <w:rsid w:val="00BA5E4F"/>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27A"/>
    <w:rsid w:val="00BB72C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D7F72"/>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3B3"/>
    <w:rsid w:val="00C10A35"/>
    <w:rsid w:val="00C116EB"/>
    <w:rsid w:val="00C12AA8"/>
    <w:rsid w:val="00C13F35"/>
    <w:rsid w:val="00C151A3"/>
    <w:rsid w:val="00C157AF"/>
    <w:rsid w:val="00C15B90"/>
    <w:rsid w:val="00C15ED2"/>
    <w:rsid w:val="00C16BBC"/>
    <w:rsid w:val="00C20163"/>
    <w:rsid w:val="00C2038A"/>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0D"/>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C7C88"/>
    <w:rsid w:val="00CD0BE0"/>
    <w:rsid w:val="00CD1A89"/>
    <w:rsid w:val="00CD5908"/>
    <w:rsid w:val="00CD59C2"/>
    <w:rsid w:val="00CD5AB8"/>
    <w:rsid w:val="00CD665C"/>
    <w:rsid w:val="00CD791E"/>
    <w:rsid w:val="00CE08EB"/>
    <w:rsid w:val="00CE0B91"/>
    <w:rsid w:val="00CE194A"/>
    <w:rsid w:val="00CE2C3E"/>
    <w:rsid w:val="00CE3D01"/>
    <w:rsid w:val="00CE3DF1"/>
    <w:rsid w:val="00CE3EC3"/>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57"/>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64FE"/>
    <w:rsid w:val="00D874EE"/>
    <w:rsid w:val="00D906C4"/>
    <w:rsid w:val="00D90AAA"/>
    <w:rsid w:val="00D90CE8"/>
    <w:rsid w:val="00D91100"/>
    <w:rsid w:val="00D91AD5"/>
    <w:rsid w:val="00D93139"/>
    <w:rsid w:val="00D93CA4"/>
    <w:rsid w:val="00D946D9"/>
    <w:rsid w:val="00D94B46"/>
    <w:rsid w:val="00D95101"/>
    <w:rsid w:val="00D95B56"/>
    <w:rsid w:val="00D961E7"/>
    <w:rsid w:val="00D96438"/>
    <w:rsid w:val="00D967E8"/>
    <w:rsid w:val="00D96DA7"/>
    <w:rsid w:val="00D97F96"/>
    <w:rsid w:val="00DA1F07"/>
    <w:rsid w:val="00DA226D"/>
    <w:rsid w:val="00DA3893"/>
    <w:rsid w:val="00DA3916"/>
    <w:rsid w:val="00DA3A0C"/>
    <w:rsid w:val="00DA410D"/>
    <w:rsid w:val="00DA4875"/>
    <w:rsid w:val="00DA56F6"/>
    <w:rsid w:val="00DA67B7"/>
    <w:rsid w:val="00DA7602"/>
    <w:rsid w:val="00DA76B4"/>
    <w:rsid w:val="00DB05E8"/>
    <w:rsid w:val="00DB0848"/>
    <w:rsid w:val="00DB0AD0"/>
    <w:rsid w:val="00DB0B45"/>
    <w:rsid w:val="00DB11EA"/>
    <w:rsid w:val="00DB1529"/>
    <w:rsid w:val="00DB287C"/>
    <w:rsid w:val="00DB2DE2"/>
    <w:rsid w:val="00DB3FC1"/>
    <w:rsid w:val="00DB4158"/>
    <w:rsid w:val="00DB4D52"/>
    <w:rsid w:val="00DB5102"/>
    <w:rsid w:val="00DB5C3E"/>
    <w:rsid w:val="00DB6FFB"/>
    <w:rsid w:val="00DB746D"/>
    <w:rsid w:val="00DC03CA"/>
    <w:rsid w:val="00DC0C4D"/>
    <w:rsid w:val="00DC118A"/>
    <w:rsid w:val="00DC2549"/>
    <w:rsid w:val="00DC28CA"/>
    <w:rsid w:val="00DC2CF5"/>
    <w:rsid w:val="00DC365A"/>
    <w:rsid w:val="00DC3D66"/>
    <w:rsid w:val="00DC4366"/>
    <w:rsid w:val="00DC43B3"/>
    <w:rsid w:val="00DC546B"/>
    <w:rsid w:val="00DC6414"/>
    <w:rsid w:val="00DC6B4C"/>
    <w:rsid w:val="00DC7201"/>
    <w:rsid w:val="00DD0C50"/>
    <w:rsid w:val="00DD0EBE"/>
    <w:rsid w:val="00DD1018"/>
    <w:rsid w:val="00DD209D"/>
    <w:rsid w:val="00DD471E"/>
    <w:rsid w:val="00DD5241"/>
    <w:rsid w:val="00DD5B7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5B67"/>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DF7F82"/>
    <w:rsid w:val="00E009C2"/>
    <w:rsid w:val="00E01D95"/>
    <w:rsid w:val="00E02D16"/>
    <w:rsid w:val="00E03392"/>
    <w:rsid w:val="00E038E0"/>
    <w:rsid w:val="00E04560"/>
    <w:rsid w:val="00E05A5F"/>
    <w:rsid w:val="00E0658F"/>
    <w:rsid w:val="00E07A0A"/>
    <w:rsid w:val="00E11740"/>
    <w:rsid w:val="00E1566F"/>
    <w:rsid w:val="00E156DC"/>
    <w:rsid w:val="00E1622D"/>
    <w:rsid w:val="00E16907"/>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230"/>
    <w:rsid w:val="00E36CFD"/>
    <w:rsid w:val="00E40D36"/>
    <w:rsid w:val="00E412EB"/>
    <w:rsid w:val="00E41860"/>
    <w:rsid w:val="00E419A6"/>
    <w:rsid w:val="00E42347"/>
    <w:rsid w:val="00E428C7"/>
    <w:rsid w:val="00E430FD"/>
    <w:rsid w:val="00E4360C"/>
    <w:rsid w:val="00E44EC4"/>
    <w:rsid w:val="00E450AC"/>
    <w:rsid w:val="00E454DD"/>
    <w:rsid w:val="00E4616C"/>
    <w:rsid w:val="00E4647C"/>
    <w:rsid w:val="00E469C5"/>
    <w:rsid w:val="00E46F64"/>
    <w:rsid w:val="00E470E4"/>
    <w:rsid w:val="00E47125"/>
    <w:rsid w:val="00E471B8"/>
    <w:rsid w:val="00E50116"/>
    <w:rsid w:val="00E50206"/>
    <w:rsid w:val="00E50765"/>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0FD"/>
    <w:rsid w:val="00E646C3"/>
    <w:rsid w:val="00E65A56"/>
    <w:rsid w:val="00E6633A"/>
    <w:rsid w:val="00E672DB"/>
    <w:rsid w:val="00E675AF"/>
    <w:rsid w:val="00E67713"/>
    <w:rsid w:val="00E701D8"/>
    <w:rsid w:val="00E713B6"/>
    <w:rsid w:val="00E719C0"/>
    <w:rsid w:val="00E72CA3"/>
    <w:rsid w:val="00E7393E"/>
    <w:rsid w:val="00E74231"/>
    <w:rsid w:val="00E75A5D"/>
    <w:rsid w:val="00E7788B"/>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6FE6"/>
    <w:rsid w:val="00EA7436"/>
    <w:rsid w:val="00EA7461"/>
    <w:rsid w:val="00EB0859"/>
    <w:rsid w:val="00EB089F"/>
    <w:rsid w:val="00EB0BB1"/>
    <w:rsid w:val="00EB105C"/>
    <w:rsid w:val="00EB1E1B"/>
    <w:rsid w:val="00EB200A"/>
    <w:rsid w:val="00EB25D3"/>
    <w:rsid w:val="00EB3051"/>
    <w:rsid w:val="00EB367C"/>
    <w:rsid w:val="00EB59B4"/>
    <w:rsid w:val="00EB6801"/>
    <w:rsid w:val="00EB6859"/>
    <w:rsid w:val="00EC0BC8"/>
    <w:rsid w:val="00EC0D8E"/>
    <w:rsid w:val="00EC116F"/>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4F28"/>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6151"/>
    <w:rsid w:val="00F0648D"/>
    <w:rsid w:val="00F06E1D"/>
    <w:rsid w:val="00F0793B"/>
    <w:rsid w:val="00F102E0"/>
    <w:rsid w:val="00F1134E"/>
    <w:rsid w:val="00F1186B"/>
    <w:rsid w:val="00F11DB8"/>
    <w:rsid w:val="00F1282C"/>
    <w:rsid w:val="00F12DA0"/>
    <w:rsid w:val="00F12ED7"/>
    <w:rsid w:val="00F13555"/>
    <w:rsid w:val="00F13B5B"/>
    <w:rsid w:val="00F13F97"/>
    <w:rsid w:val="00F146DC"/>
    <w:rsid w:val="00F151BA"/>
    <w:rsid w:val="00F15492"/>
    <w:rsid w:val="00F15809"/>
    <w:rsid w:val="00F15B35"/>
    <w:rsid w:val="00F17552"/>
    <w:rsid w:val="00F20C2B"/>
    <w:rsid w:val="00F20E25"/>
    <w:rsid w:val="00F2126C"/>
    <w:rsid w:val="00F21795"/>
    <w:rsid w:val="00F21B93"/>
    <w:rsid w:val="00F21E36"/>
    <w:rsid w:val="00F229DB"/>
    <w:rsid w:val="00F22F88"/>
    <w:rsid w:val="00F2369B"/>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3E70"/>
    <w:rsid w:val="00F53F7C"/>
    <w:rsid w:val="00F5443B"/>
    <w:rsid w:val="00F54EF7"/>
    <w:rsid w:val="00F5500F"/>
    <w:rsid w:val="00F56AF3"/>
    <w:rsid w:val="00F56BF8"/>
    <w:rsid w:val="00F56D58"/>
    <w:rsid w:val="00F57CBD"/>
    <w:rsid w:val="00F60AF5"/>
    <w:rsid w:val="00F61A18"/>
    <w:rsid w:val="00F63AEE"/>
    <w:rsid w:val="00F63C42"/>
    <w:rsid w:val="00F63C93"/>
    <w:rsid w:val="00F63D8B"/>
    <w:rsid w:val="00F64480"/>
    <w:rsid w:val="00F645EF"/>
    <w:rsid w:val="00F64B41"/>
    <w:rsid w:val="00F64D94"/>
    <w:rsid w:val="00F6548F"/>
    <w:rsid w:val="00F65F15"/>
    <w:rsid w:val="00F66174"/>
    <w:rsid w:val="00F668FE"/>
    <w:rsid w:val="00F66A25"/>
    <w:rsid w:val="00F673E8"/>
    <w:rsid w:val="00F70476"/>
    <w:rsid w:val="00F72086"/>
    <w:rsid w:val="00F74850"/>
    <w:rsid w:val="00F753D3"/>
    <w:rsid w:val="00F75500"/>
    <w:rsid w:val="00F75C90"/>
    <w:rsid w:val="00F75F20"/>
    <w:rsid w:val="00F76921"/>
    <w:rsid w:val="00F77581"/>
    <w:rsid w:val="00F77D19"/>
    <w:rsid w:val="00F81FCE"/>
    <w:rsid w:val="00F83624"/>
    <w:rsid w:val="00F83673"/>
    <w:rsid w:val="00F85319"/>
    <w:rsid w:val="00F860B8"/>
    <w:rsid w:val="00F86C4A"/>
    <w:rsid w:val="00F87DB5"/>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1FD7"/>
    <w:rsid w:val="00FA360A"/>
    <w:rsid w:val="00FA3831"/>
    <w:rsid w:val="00FA393D"/>
    <w:rsid w:val="00FA4F1D"/>
    <w:rsid w:val="00FA519A"/>
    <w:rsid w:val="00FA60FA"/>
    <w:rsid w:val="00FA65B8"/>
    <w:rsid w:val="00FA6C5C"/>
    <w:rsid w:val="00FA79B2"/>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DDC"/>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3555"/>
    <w:rsid w:val="00FD4CCD"/>
    <w:rsid w:val="00FD4E78"/>
    <w:rsid w:val="00FD4F06"/>
    <w:rsid w:val="00FD4FCB"/>
    <w:rsid w:val="00FD512E"/>
    <w:rsid w:val="00FD5856"/>
    <w:rsid w:val="00FD5A78"/>
    <w:rsid w:val="00FD5BBA"/>
    <w:rsid w:val="00FD6641"/>
    <w:rsid w:val="00FD75C6"/>
    <w:rsid w:val="00FE0500"/>
    <w:rsid w:val="00FE0A30"/>
    <w:rsid w:val="00FE1D27"/>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 w:type="paragraph" w:customStyle="1" w:styleId="MediumList2-Accent41">
    <w:name w:val="Medium List 2 - Accent 41"/>
    <w:basedOn w:val="Navaden"/>
    <w:qFormat/>
    <w:rsid w:val="00F56AF3"/>
    <w:pPr>
      <w:numPr>
        <w:ilvl w:val="2"/>
        <w:numId w:val="30"/>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7404811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9745575">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40954"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customXml/itemProps2.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1F791-FCFC-4189-9E7C-CB89310B3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2129</TotalTime>
  <Pages>16</Pages>
  <Words>6152</Words>
  <Characters>35070</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101</cp:revision>
  <cp:lastPrinted>2023-06-02T08:26:00Z</cp:lastPrinted>
  <dcterms:created xsi:type="dcterms:W3CDTF">2023-06-09T05:26:00Z</dcterms:created>
  <dcterms:modified xsi:type="dcterms:W3CDTF">2024-05-24T10:52:00Z</dcterms:modified>
</cp:coreProperties>
</file>